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25E" w:rsidRDefault="007A325E" w:rsidP="009A3996">
      <w:pPr>
        <w:pStyle w:val="Standard"/>
        <w:jc w:val="center"/>
        <w:rPr>
          <w:b/>
          <w:bCs/>
          <w:i/>
          <w:iCs/>
          <w:sz w:val="40"/>
          <w:szCs w:val="40"/>
          <w:lang w:val="ru-RU"/>
        </w:rPr>
      </w:pPr>
    </w:p>
    <w:p w:rsidR="007A325E" w:rsidRDefault="007A325E" w:rsidP="009A3996">
      <w:pPr>
        <w:pStyle w:val="Standard"/>
        <w:jc w:val="center"/>
        <w:rPr>
          <w:b/>
          <w:bCs/>
          <w:i/>
          <w:iCs/>
          <w:sz w:val="40"/>
          <w:szCs w:val="40"/>
          <w:lang w:val="ru-RU"/>
        </w:rPr>
      </w:pPr>
      <w:r>
        <w:rPr>
          <w:b/>
          <w:bCs/>
          <w:i/>
          <w:iCs/>
          <w:sz w:val="40"/>
          <w:szCs w:val="40"/>
          <w:lang w:val="ru-RU"/>
        </w:rPr>
        <w:t>Российская Федерация</w:t>
      </w:r>
    </w:p>
    <w:p w:rsidR="007A325E" w:rsidRDefault="007A325E" w:rsidP="009A3996">
      <w:pPr>
        <w:pStyle w:val="Standard"/>
        <w:jc w:val="center"/>
        <w:rPr>
          <w:b/>
          <w:bCs/>
          <w:i/>
          <w:iCs/>
          <w:sz w:val="36"/>
          <w:szCs w:val="36"/>
          <w:lang w:val="ru-RU"/>
        </w:rPr>
      </w:pPr>
      <w:r>
        <w:rPr>
          <w:b/>
          <w:bCs/>
          <w:i/>
          <w:iCs/>
          <w:sz w:val="36"/>
          <w:szCs w:val="36"/>
          <w:lang w:val="ru-RU"/>
        </w:rPr>
        <w:t>Костромская область</w:t>
      </w:r>
    </w:p>
    <w:p w:rsidR="007A325E" w:rsidRDefault="007A325E" w:rsidP="009A3996">
      <w:pPr>
        <w:pStyle w:val="Standard"/>
        <w:jc w:val="center"/>
        <w:rPr>
          <w:b/>
          <w:bCs/>
          <w:i/>
          <w:iCs/>
          <w:sz w:val="36"/>
          <w:szCs w:val="36"/>
          <w:lang w:val="ru-RU"/>
        </w:rPr>
      </w:pPr>
      <w:r>
        <w:rPr>
          <w:b/>
          <w:bCs/>
          <w:i/>
          <w:iCs/>
          <w:sz w:val="36"/>
          <w:szCs w:val="36"/>
          <w:lang w:val="ru-RU"/>
        </w:rPr>
        <w:t>Совет  депутатов</w:t>
      </w:r>
    </w:p>
    <w:p w:rsidR="007A325E" w:rsidRDefault="007A325E" w:rsidP="009A3996">
      <w:pPr>
        <w:pStyle w:val="Standard"/>
        <w:jc w:val="center"/>
        <w:rPr>
          <w:b/>
          <w:bCs/>
          <w:i/>
          <w:iCs/>
          <w:sz w:val="36"/>
          <w:szCs w:val="36"/>
          <w:lang w:val="ru-RU"/>
        </w:rPr>
      </w:pPr>
      <w:r>
        <w:rPr>
          <w:b/>
          <w:bCs/>
          <w:i/>
          <w:iCs/>
          <w:sz w:val="36"/>
          <w:szCs w:val="36"/>
          <w:lang w:val="ru-RU"/>
        </w:rPr>
        <w:t>Городского поселения город Макарьев</w:t>
      </w:r>
    </w:p>
    <w:p w:rsidR="007A325E" w:rsidRDefault="007A325E" w:rsidP="009A3996">
      <w:pPr>
        <w:pStyle w:val="Standard"/>
        <w:jc w:val="center"/>
        <w:rPr>
          <w:b/>
          <w:bCs/>
          <w:i/>
          <w:iCs/>
          <w:sz w:val="36"/>
          <w:szCs w:val="36"/>
          <w:lang w:val="ru-RU"/>
        </w:rPr>
      </w:pPr>
      <w:r>
        <w:rPr>
          <w:b/>
          <w:bCs/>
          <w:i/>
          <w:iCs/>
          <w:sz w:val="36"/>
          <w:szCs w:val="36"/>
          <w:lang w:val="ru-RU"/>
        </w:rPr>
        <w:t xml:space="preserve">Макарьевского  муниципального района </w:t>
      </w:r>
    </w:p>
    <w:p w:rsidR="007A325E" w:rsidRPr="00607C05" w:rsidRDefault="007A325E" w:rsidP="009A3996">
      <w:pPr>
        <w:pStyle w:val="Standard"/>
        <w:jc w:val="center"/>
        <w:rPr>
          <w:b/>
          <w:bCs/>
          <w:i/>
          <w:iCs/>
          <w:sz w:val="28"/>
          <w:szCs w:val="28"/>
          <w:lang w:val="ru-RU"/>
        </w:rPr>
      </w:pPr>
      <w:r>
        <w:rPr>
          <w:b/>
          <w:bCs/>
          <w:i/>
          <w:iCs/>
          <w:sz w:val="36"/>
          <w:szCs w:val="36"/>
          <w:lang w:val="ru-RU"/>
        </w:rPr>
        <w:t xml:space="preserve">  </w:t>
      </w:r>
    </w:p>
    <w:p w:rsidR="007A325E" w:rsidRPr="00607C05" w:rsidRDefault="007A325E" w:rsidP="009A3996">
      <w:pPr>
        <w:pStyle w:val="Standard"/>
        <w:jc w:val="center"/>
        <w:rPr>
          <w:b/>
          <w:bCs/>
          <w:i/>
          <w:iCs/>
          <w:sz w:val="28"/>
          <w:szCs w:val="28"/>
          <w:lang w:val="ru-RU"/>
        </w:rPr>
      </w:pPr>
      <w:r>
        <w:rPr>
          <w:b/>
          <w:bCs/>
          <w:i/>
          <w:iCs/>
          <w:sz w:val="28"/>
          <w:szCs w:val="28"/>
          <w:lang w:val="ru-RU"/>
        </w:rPr>
        <w:t>РЕШЕНИЕ  № 172</w:t>
      </w:r>
    </w:p>
    <w:p w:rsidR="007A325E" w:rsidRDefault="007A325E" w:rsidP="009A3996">
      <w:pPr>
        <w:pStyle w:val="Standard"/>
        <w:tabs>
          <w:tab w:val="center" w:pos="4677"/>
        </w:tabs>
        <w:rPr>
          <w:lang w:val="ru-RU"/>
        </w:rPr>
      </w:pPr>
    </w:p>
    <w:p w:rsidR="007A325E" w:rsidRPr="003930D5" w:rsidRDefault="007A325E" w:rsidP="009A3996">
      <w:pPr>
        <w:rPr>
          <w:b/>
          <w:color w:val="auto"/>
          <w:kern w:val="0"/>
          <w:lang w:val="ru-RU"/>
        </w:rPr>
      </w:pPr>
      <w:r w:rsidRPr="003930D5">
        <w:rPr>
          <w:b/>
          <w:color w:val="auto"/>
          <w:kern w:val="0"/>
          <w:lang w:val="ru-RU"/>
        </w:rPr>
        <w:t xml:space="preserve">                                                                                                                </w:t>
      </w:r>
      <w:r>
        <w:rPr>
          <w:b/>
          <w:color w:val="auto"/>
          <w:kern w:val="0"/>
          <w:lang w:val="ru-RU"/>
        </w:rPr>
        <w:t xml:space="preserve">           19 июня</w:t>
      </w:r>
      <w:r w:rsidRPr="003930D5">
        <w:rPr>
          <w:b/>
          <w:color w:val="auto"/>
          <w:kern w:val="0"/>
          <w:lang w:val="ru-RU"/>
        </w:rPr>
        <w:t xml:space="preserve">  2013 года</w:t>
      </w:r>
    </w:p>
    <w:p w:rsidR="007A325E" w:rsidRDefault="007A325E" w:rsidP="009A3996">
      <w:pPr>
        <w:pBdr>
          <w:bottom w:val="single" w:sz="12" w:space="1" w:color="auto"/>
        </w:pBdr>
        <w:rPr>
          <w:b/>
          <w:i/>
          <w:color w:val="auto"/>
          <w:kern w:val="0"/>
          <w:lang w:val="ru-RU"/>
        </w:rPr>
      </w:pPr>
    </w:p>
    <w:p w:rsidR="007A325E" w:rsidRDefault="007A325E" w:rsidP="009A3996">
      <w:pPr>
        <w:jc w:val="both"/>
        <w:rPr>
          <w:b/>
          <w:color w:val="auto"/>
          <w:kern w:val="0"/>
          <w:lang w:val="ru-RU"/>
        </w:rPr>
      </w:pPr>
      <w:r>
        <w:rPr>
          <w:b/>
          <w:color w:val="auto"/>
          <w:kern w:val="0"/>
          <w:lang w:val="ru-RU"/>
        </w:rPr>
        <w:t>Об утверждении Реестра муниципального имущества городского поселения город Макарьев Макарьевского муниципального района Костромской области по состоянию  19  июня на 2013 года.</w:t>
      </w:r>
    </w:p>
    <w:p w:rsidR="007A325E" w:rsidRDefault="007A325E" w:rsidP="009A3996">
      <w:pPr>
        <w:pBdr>
          <w:bottom w:val="single" w:sz="12" w:space="1" w:color="auto"/>
        </w:pBdr>
        <w:jc w:val="both"/>
        <w:rPr>
          <w:b/>
          <w:color w:val="auto"/>
          <w:kern w:val="0"/>
          <w:lang w:val="ru-RU"/>
        </w:rPr>
      </w:pPr>
    </w:p>
    <w:p w:rsidR="007A325E" w:rsidRDefault="007A325E" w:rsidP="009A3996">
      <w:pPr>
        <w:jc w:val="both"/>
        <w:rPr>
          <w:b/>
          <w:color w:val="auto"/>
          <w:kern w:val="0"/>
          <w:lang w:val="ru-RU"/>
        </w:rPr>
      </w:pPr>
    </w:p>
    <w:p w:rsidR="007A325E" w:rsidRDefault="007A325E" w:rsidP="009A3996">
      <w:pPr>
        <w:jc w:val="both"/>
        <w:rPr>
          <w:b/>
          <w:color w:val="auto"/>
          <w:kern w:val="0"/>
          <w:lang w:val="ru-RU"/>
        </w:rPr>
      </w:pPr>
    </w:p>
    <w:p w:rsidR="007A325E" w:rsidRDefault="007A325E" w:rsidP="009A3996">
      <w:pPr>
        <w:ind w:firstLine="708"/>
        <w:jc w:val="both"/>
        <w:rPr>
          <w:color w:val="auto"/>
          <w:kern w:val="0"/>
          <w:lang w:val="ru-RU"/>
        </w:rPr>
      </w:pPr>
      <w:r>
        <w:rPr>
          <w:color w:val="auto"/>
          <w:kern w:val="0"/>
          <w:lang w:val="ru-RU"/>
        </w:rPr>
        <w:t>В соответствии с Федеральным законом от 06.10.2003 № 131-ФЗ «Об общих принципах организации местного самоуправления в Российской Федерации», Порядком ведения органами местного самоуправления реестров муниципального имущества, утверждённым Приказом министерства экономического развития Российской Федерации от 30.08.2011 № 424, пунктом 7 части 1 статьи 13 Устава городского поселения город Макарьев Макарьевского муниципального района Костромской области, Совет депутатов городского поселения город Макарьев второго созыва</w:t>
      </w:r>
    </w:p>
    <w:p w:rsidR="007A325E" w:rsidRDefault="007A325E" w:rsidP="009A3996">
      <w:pPr>
        <w:jc w:val="both"/>
        <w:rPr>
          <w:color w:val="auto"/>
          <w:kern w:val="0"/>
          <w:lang w:val="ru-RU"/>
        </w:rPr>
      </w:pPr>
      <w:bookmarkStart w:id="0" w:name="_GoBack"/>
      <w:bookmarkEnd w:id="0"/>
    </w:p>
    <w:p w:rsidR="007A325E" w:rsidRDefault="007A325E" w:rsidP="009A3996">
      <w:pPr>
        <w:jc w:val="center"/>
        <w:rPr>
          <w:b/>
          <w:color w:val="auto"/>
          <w:kern w:val="0"/>
          <w:lang w:val="ru-RU"/>
        </w:rPr>
      </w:pPr>
      <w:r>
        <w:rPr>
          <w:b/>
          <w:color w:val="auto"/>
          <w:kern w:val="0"/>
          <w:lang w:val="ru-RU"/>
        </w:rPr>
        <w:t>РЕШИЛ:</w:t>
      </w:r>
    </w:p>
    <w:p w:rsidR="007A325E" w:rsidRDefault="007A325E" w:rsidP="009A3996">
      <w:pPr>
        <w:jc w:val="center"/>
        <w:rPr>
          <w:b/>
          <w:color w:val="auto"/>
          <w:kern w:val="0"/>
          <w:lang w:val="ru-RU"/>
        </w:rPr>
      </w:pPr>
    </w:p>
    <w:p w:rsidR="007A325E" w:rsidRDefault="007A325E" w:rsidP="009A3996">
      <w:pPr>
        <w:jc w:val="both"/>
        <w:rPr>
          <w:color w:val="auto"/>
          <w:kern w:val="0"/>
          <w:lang w:val="ru-RU"/>
        </w:rPr>
      </w:pPr>
      <w:r>
        <w:rPr>
          <w:b/>
          <w:color w:val="auto"/>
          <w:kern w:val="0"/>
          <w:lang w:val="ru-RU"/>
        </w:rPr>
        <w:tab/>
      </w:r>
      <w:r>
        <w:rPr>
          <w:color w:val="auto"/>
          <w:kern w:val="0"/>
          <w:lang w:val="ru-RU"/>
        </w:rPr>
        <w:t>1. Утвердить прилагаемый Реестр муниципального имущества городского поселения город Макарьев Макарьевского муниципального района Костромской области по состоянию на 18 июня  2013 года.</w:t>
      </w:r>
    </w:p>
    <w:p w:rsidR="007A325E" w:rsidRPr="002A7DAC" w:rsidRDefault="007A325E" w:rsidP="009A3996">
      <w:pPr>
        <w:jc w:val="both"/>
        <w:rPr>
          <w:color w:val="auto"/>
          <w:kern w:val="0"/>
          <w:lang w:val="ru-RU"/>
        </w:rPr>
      </w:pPr>
      <w:r w:rsidRPr="002A7DAC">
        <w:rPr>
          <w:color w:val="auto"/>
          <w:kern w:val="0"/>
          <w:lang w:val="ru-RU"/>
        </w:rPr>
        <w:t xml:space="preserve">            2. Рекомендовать администрации по объектам  №№ 20, 21, 22, 23, 35, 36, 37, 38, 76, 77,78. 79, 80, 90 к принятию Реестра по состоянию на 2014 год указать балансовую и остаточную стоимость.</w:t>
      </w:r>
    </w:p>
    <w:p w:rsidR="007A325E" w:rsidRDefault="007A325E" w:rsidP="009A3996">
      <w:pPr>
        <w:jc w:val="both"/>
        <w:rPr>
          <w:color w:val="auto"/>
          <w:kern w:val="0"/>
          <w:lang w:val="ru-RU"/>
        </w:rPr>
      </w:pPr>
      <w:r>
        <w:rPr>
          <w:color w:val="auto"/>
          <w:kern w:val="0"/>
          <w:lang w:val="ru-RU"/>
        </w:rPr>
        <w:tab/>
        <w:t>3. Контроль исполнения данного решения возложить на финансово-экономическую комиссию и специалиста по имуществу и землепользованию администрации городского поселения город Макарьев.</w:t>
      </w:r>
    </w:p>
    <w:p w:rsidR="007A325E" w:rsidRDefault="007A325E" w:rsidP="009A3996">
      <w:pPr>
        <w:jc w:val="both"/>
        <w:rPr>
          <w:lang w:val="ru-RU"/>
        </w:rPr>
      </w:pPr>
      <w:r>
        <w:rPr>
          <w:color w:val="auto"/>
          <w:kern w:val="0"/>
          <w:lang w:val="ru-RU"/>
        </w:rPr>
        <w:tab/>
        <w:t>4. Данное решение вступает в силу со дня официального опубликования в печатном издании Совета депутатов «Городские Новости».</w:t>
      </w:r>
    </w:p>
    <w:p w:rsidR="007A325E" w:rsidRDefault="007A325E" w:rsidP="009A3996">
      <w:pPr>
        <w:jc w:val="both"/>
        <w:rPr>
          <w:lang w:val="ru-RU"/>
        </w:rPr>
      </w:pPr>
    </w:p>
    <w:p w:rsidR="007A325E" w:rsidRDefault="007A325E" w:rsidP="009A3996">
      <w:pPr>
        <w:jc w:val="both"/>
        <w:rPr>
          <w:lang w:val="ru-RU"/>
        </w:rPr>
      </w:pPr>
    </w:p>
    <w:p w:rsidR="007A325E" w:rsidRDefault="007A325E" w:rsidP="009A3996">
      <w:pPr>
        <w:jc w:val="both"/>
        <w:rPr>
          <w:lang w:val="ru-RU"/>
        </w:rPr>
      </w:pPr>
    </w:p>
    <w:p w:rsidR="007A325E" w:rsidRDefault="007A325E" w:rsidP="009A3996">
      <w:pPr>
        <w:jc w:val="both"/>
        <w:rPr>
          <w:lang w:val="ru-RU"/>
        </w:rPr>
      </w:pPr>
    </w:p>
    <w:p w:rsidR="007A325E" w:rsidRPr="00C134AE" w:rsidRDefault="007A325E" w:rsidP="009A3996">
      <w:pPr>
        <w:jc w:val="both"/>
        <w:rPr>
          <w:b/>
          <w:lang w:val="ru-RU"/>
        </w:rPr>
      </w:pPr>
      <w:r w:rsidRPr="00C134AE">
        <w:rPr>
          <w:b/>
          <w:lang w:val="ru-RU"/>
        </w:rPr>
        <w:t xml:space="preserve">Глава городского                                </w:t>
      </w:r>
      <w:r>
        <w:rPr>
          <w:b/>
          <w:lang w:val="ru-RU"/>
        </w:rPr>
        <w:t xml:space="preserve">                            </w:t>
      </w:r>
      <w:r w:rsidRPr="00C134AE">
        <w:rPr>
          <w:b/>
          <w:lang w:val="ru-RU"/>
        </w:rPr>
        <w:t xml:space="preserve">  </w:t>
      </w:r>
      <w:r>
        <w:rPr>
          <w:b/>
          <w:lang w:val="ru-RU"/>
        </w:rPr>
        <w:t>И.О.Председателя</w:t>
      </w:r>
      <w:r w:rsidRPr="00C134AE">
        <w:rPr>
          <w:b/>
          <w:lang w:val="ru-RU"/>
        </w:rPr>
        <w:t xml:space="preserve"> Совета депутатов поселения город Макарьев</w:t>
      </w:r>
    </w:p>
    <w:p w:rsidR="007A325E" w:rsidRPr="00C134AE" w:rsidRDefault="007A325E" w:rsidP="009A3996">
      <w:pPr>
        <w:jc w:val="both"/>
        <w:rPr>
          <w:b/>
          <w:lang w:val="ru-RU"/>
        </w:rPr>
      </w:pPr>
      <w:r w:rsidRPr="00C134AE">
        <w:rPr>
          <w:b/>
          <w:lang w:val="ru-RU"/>
        </w:rPr>
        <w:t xml:space="preserve">Макарьевского муниципального                                                </w:t>
      </w:r>
      <w:r>
        <w:rPr>
          <w:b/>
          <w:lang w:val="ru-RU"/>
        </w:rPr>
        <w:t xml:space="preserve">                          Е. ОБИЧКИН</w:t>
      </w:r>
    </w:p>
    <w:p w:rsidR="007A325E" w:rsidRPr="00C134AE" w:rsidRDefault="007A325E" w:rsidP="009A3996">
      <w:pPr>
        <w:jc w:val="both"/>
        <w:rPr>
          <w:b/>
          <w:lang w:val="ru-RU"/>
        </w:rPr>
      </w:pPr>
      <w:r w:rsidRPr="00C134AE">
        <w:rPr>
          <w:b/>
          <w:lang w:val="ru-RU"/>
        </w:rPr>
        <w:t xml:space="preserve">Района Костромской области     </w:t>
      </w:r>
    </w:p>
    <w:p w:rsidR="007A325E" w:rsidRPr="00C134AE" w:rsidRDefault="007A325E" w:rsidP="009A3996">
      <w:pPr>
        <w:jc w:val="both"/>
        <w:rPr>
          <w:b/>
          <w:lang w:val="ru-RU"/>
        </w:rPr>
      </w:pPr>
    </w:p>
    <w:p w:rsidR="007A325E" w:rsidRPr="00BB22B3" w:rsidRDefault="007A325E" w:rsidP="009A3996">
      <w:pPr>
        <w:jc w:val="both"/>
        <w:rPr>
          <w:b/>
          <w:lang w:val="ru-RU"/>
        </w:rPr>
      </w:pPr>
      <w:r w:rsidRPr="00C134AE">
        <w:rPr>
          <w:b/>
          <w:lang w:val="ru-RU"/>
        </w:rPr>
        <w:t xml:space="preserve">                                               </w:t>
      </w:r>
      <w:r w:rsidRPr="00BB22B3">
        <w:rPr>
          <w:b/>
          <w:lang w:val="ru-RU"/>
        </w:rPr>
        <w:t xml:space="preserve">С. ИЛЬИН                                                  </w:t>
      </w:r>
    </w:p>
    <w:p w:rsidR="007A325E" w:rsidRDefault="007A325E" w:rsidP="009A3996">
      <w:pPr>
        <w:jc w:val="both"/>
        <w:rPr>
          <w:lang w:val="ru-RU"/>
        </w:rPr>
      </w:pPr>
    </w:p>
    <w:p w:rsidR="007A325E" w:rsidRDefault="007A325E" w:rsidP="009A3996">
      <w:pPr>
        <w:jc w:val="both"/>
        <w:rPr>
          <w:lang w:val="ru-RU"/>
        </w:rPr>
      </w:pPr>
    </w:p>
    <w:p w:rsidR="007A325E" w:rsidRDefault="007A325E" w:rsidP="009A3996">
      <w:pPr>
        <w:jc w:val="both"/>
        <w:rPr>
          <w:lang w:val="ru-RU"/>
        </w:rPr>
        <w:sectPr w:rsidR="007A325E" w:rsidSect="00BB22B3">
          <w:pgSz w:w="11906" w:h="16838"/>
          <w:pgMar w:top="1134" w:right="1151" w:bottom="1134" w:left="1151" w:header="709" w:footer="709" w:gutter="0"/>
          <w:cols w:space="708"/>
          <w:docGrid w:linePitch="360"/>
        </w:sectPr>
      </w:pPr>
    </w:p>
    <w:p w:rsidR="007A325E" w:rsidRDefault="007A325E" w:rsidP="007B52AB">
      <w:pPr>
        <w:pStyle w:val="a"/>
        <w:ind w:left="10348"/>
        <w:rPr>
          <w:rFonts w:ascii="Times New Roman" w:hAnsi="Times New Roman"/>
          <w:sz w:val="24"/>
          <w:szCs w:val="24"/>
        </w:rPr>
      </w:pPr>
      <w:r>
        <w:rPr>
          <w:rFonts w:ascii="Times New Roman" w:hAnsi="Times New Roman"/>
          <w:sz w:val="24"/>
          <w:szCs w:val="24"/>
        </w:rPr>
        <w:t>Утверждён</w:t>
      </w:r>
    </w:p>
    <w:p w:rsidR="007A325E" w:rsidRDefault="007A325E" w:rsidP="007B52AB">
      <w:pPr>
        <w:pStyle w:val="a"/>
        <w:ind w:left="10348"/>
        <w:rPr>
          <w:rFonts w:ascii="Times New Roman" w:hAnsi="Times New Roman"/>
          <w:sz w:val="24"/>
          <w:szCs w:val="24"/>
        </w:rPr>
      </w:pPr>
      <w:r>
        <w:rPr>
          <w:rFonts w:ascii="Times New Roman" w:hAnsi="Times New Roman"/>
          <w:sz w:val="24"/>
          <w:szCs w:val="24"/>
        </w:rPr>
        <w:t xml:space="preserve">решением Совета депутатов </w:t>
      </w:r>
    </w:p>
    <w:p w:rsidR="007A325E" w:rsidRDefault="007A325E" w:rsidP="007B52AB">
      <w:pPr>
        <w:pStyle w:val="a"/>
        <w:ind w:left="10348"/>
        <w:rPr>
          <w:rFonts w:ascii="Times New Roman" w:hAnsi="Times New Roman"/>
          <w:sz w:val="24"/>
          <w:szCs w:val="24"/>
        </w:rPr>
      </w:pPr>
      <w:r>
        <w:rPr>
          <w:rFonts w:ascii="Times New Roman" w:hAnsi="Times New Roman"/>
          <w:sz w:val="24"/>
          <w:szCs w:val="24"/>
        </w:rPr>
        <w:t>городского поселения город Макарьев</w:t>
      </w:r>
    </w:p>
    <w:p w:rsidR="007A325E" w:rsidRDefault="007A325E" w:rsidP="007B52AB">
      <w:pPr>
        <w:pStyle w:val="a"/>
        <w:ind w:left="10348"/>
        <w:rPr>
          <w:rFonts w:ascii="Times New Roman" w:hAnsi="Times New Roman"/>
          <w:sz w:val="24"/>
          <w:szCs w:val="24"/>
        </w:rPr>
      </w:pPr>
      <w:r>
        <w:rPr>
          <w:rFonts w:ascii="Times New Roman" w:hAnsi="Times New Roman"/>
          <w:sz w:val="24"/>
          <w:szCs w:val="24"/>
        </w:rPr>
        <w:t>от  19.06.2013 г. №  172</w:t>
      </w:r>
    </w:p>
    <w:p w:rsidR="007A325E" w:rsidRDefault="007A325E" w:rsidP="007B52AB">
      <w:pPr>
        <w:pStyle w:val="a"/>
        <w:ind w:left="10348"/>
        <w:rPr>
          <w:rFonts w:ascii="Times New Roman" w:hAnsi="Times New Roman"/>
          <w:sz w:val="24"/>
          <w:szCs w:val="24"/>
        </w:rPr>
      </w:pPr>
    </w:p>
    <w:p w:rsidR="007A325E" w:rsidRDefault="007A325E" w:rsidP="007B52AB">
      <w:pPr>
        <w:pStyle w:val="a"/>
        <w:ind w:left="10348"/>
        <w:rPr>
          <w:rFonts w:ascii="Times New Roman" w:hAnsi="Times New Roman"/>
          <w:sz w:val="24"/>
          <w:szCs w:val="24"/>
        </w:rPr>
      </w:pPr>
    </w:p>
    <w:p w:rsidR="007A325E" w:rsidRPr="007A3F43" w:rsidRDefault="007A325E" w:rsidP="007B52AB">
      <w:pPr>
        <w:pStyle w:val="a"/>
        <w:jc w:val="center"/>
        <w:rPr>
          <w:rFonts w:ascii="Times New Roman" w:hAnsi="Times New Roman"/>
          <w:b/>
          <w:sz w:val="24"/>
          <w:szCs w:val="24"/>
        </w:rPr>
      </w:pPr>
      <w:r w:rsidRPr="007A3F43">
        <w:rPr>
          <w:rFonts w:ascii="Times New Roman" w:hAnsi="Times New Roman"/>
          <w:b/>
          <w:sz w:val="24"/>
          <w:szCs w:val="24"/>
        </w:rPr>
        <w:t>РЕЕСТР</w:t>
      </w:r>
    </w:p>
    <w:p w:rsidR="007A325E" w:rsidRPr="007A3F43" w:rsidRDefault="007A325E" w:rsidP="007B52AB">
      <w:pPr>
        <w:pStyle w:val="a"/>
        <w:jc w:val="center"/>
        <w:rPr>
          <w:rFonts w:ascii="Times New Roman" w:hAnsi="Times New Roman"/>
          <w:b/>
          <w:sz w:val="24"/>
          <w:szCs w:val="24"/>
        </w:rPr>
      </w:pPr>
      <w:r w:rsidRPr="007A3F43">
        <w:rPr>
          <w:rFonts w:ascii="Times New Roman" w:hAnsi="Times New Roman"/>
          <w:b/>
          <w:sz w:val="24"/>
          <w:szCs w:val="24"/>
        </w:rPr>
        <w:t>муниципального имущества городского поселения город Макарьев</w:t>
      </w:r>
    </w:p>
    <w:p w:rsidR="007A325E" w:rsidRPr="007A3F43" w:rsidRDefault="007A325E" w:rsidP="007B52AB">
      <w:pPr>
        <w:pStyle w:val="a"/>
        <w:jc w:val="center"/>
        <w:rPr>
          <w:rFonts w:ascii="Times New Roman" w:hAnsi="Times New Roman"/>
          <w:b/>
          <w:sz w:val="24"/>
          <w:szCs w:val="24"/>
        </w:rPr>
      </w:pPr>
      <w:r w:rsidRPr="007A3F43">
        <w:rPr>
          <w:rFonts w:ascii="Times New Roman" w:hAnsi="Times New Roman"/>
          <w:b/>
          <w:sz w:val="24"/>
          <w:szCs w:val="24"/>
        </w:rPr>
        <w:t>Макарьевского муниципального района Костромской области</w:t>
      </w:r>
    </w:p>
    <w:p w:rsidR="007A325E" w:rsidRDefault="007A325E" w:rsidP="007B52AB">
      <w:pPr>
        <w:pStyle w:val="a"/>
        <w:jc w:val="center"/>
        <w:rPr>
          <w:rFonts w:ascii="Times New Roman" w:hAnsi="Times New Roman"/>
          <w:sz w:val="24"/>
          <w:szCs w:val="24"/>
        </w:rPr>
      </w:pPr>
    </w:p>
    <w:p w:rsidR="007A325E" w:rsidRDefault="007A325E" w:rsidP="007B52AB">
      <w:pPr>
        <w:pStyle w:val="a"/>
        <w:jc w:val="center"/>
        <w:rPr>
          <w:rFonts w:ascii="Times New Roman" w:hAnsi="Times New Roman"/>
          <w:sz w:val="24"/>
          <w:szCs w:val="24"/>
        </w:rPr>
      </w:pPr>
      <w:r>
        <w:rPr>
          <w:rFonts w:ascii="Times New Roman" w:hAnsi="Times New Roman"/>
          <w:sz w:val="24"/>
          <w:szCs w:val="24"/>
        </w:rPr>
        <w:t>Раздел 1. Муниципальное недвижимое имущество</w:t>
      </w:r>
    </w:p>
    <w:p w:rsidR="007A325E" w:rsidRDefault="007A325E" w:rsidP="007B52AB">
      <w:pPr>
        <w:pStyle w:val="a"/>
        <w:jc w:val="center"/>
        <w:rPr>
          <w:rFonts w:ascii="Times New Roman" w:hAnsi="Times New Roman"/>
          <w:sz w:val="24"/>
          <w:szCs w:val="24"/>
        </w:rPr>
      </w:pPr>
    </w:p>
    <w:tbl>
      <w:tblPr>
        <w:tblW w:w="0" w:type="auto"/>
        <w:tblInd w:w="-56" w:type="dxa"/>
        <w:tblLayout w:type="fixed"/>
        <w:tblLook w:val="0000"/>
      </w:tblPr>
      <w:tblGrid>
        <w:gridCol w:w="5"/>
        <w:gridCol w:w="630"/>
        <w:gridCol w:w="1710"/>
        <w:gridCol w:w="1485"/>
        <w:gridCol w:w="1245"/>
        <w:gridCol w:w="1365"/>
        <w:gridCol w:w="1770"/>
        <w:gridCol w:w="1260"/>
        <w:gridCol w:w="1320"/>
        <w:gridCol w:w="1320"/>
        <w:gridCol w:w="1365"/>
        <w:gridCol w:w="1412"/>
      </w:tblGrid>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п/п</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Наименование недвижимого имущества</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Адрес (местоположение) недвижимого имущества</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Кадастровый номер</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Физические свойства (площадь, протяжённость и т.д.)</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Балансовая стоимость/начисленная амортизация</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Кадастровая стоимость</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Дата возникновения и прекращения права муниципальной собственности</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Документ-основание возникновения права муниципальной собственности</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Сведения о правообладателе</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Сведения об ограничениях (обременениях)</w:t>
            </w: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Здание хлораторной на территории очистных сооружений;</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одноэт., </w:t>
            </w:r>
            <w:smartTag w:uri="urn:schemas-microsoft-com:office:smarttags" w:element="metricconverter">
              <w:smartTagPr>
                <w:attr w:name="ProductID" w:val="89 кв. м"/>
              </w:smartTagPr>
              <w:r>
                <w:rPr>
                  <w:rFonts w:ascii="Times New Roman" w:hAnsi="Times New Roman"/>
                  <w:sz w:val="16"/>
                  <w:szCs w:val="16"/>
                </w:rPr>
                <w:t>89 кв. м</w:t>
              </w:r>
            </w:smartTag>
            <w:r>
              <w:rPr>
                <w:rFonts w:ascii="Times New Roman" w:hAnsi="Times New Roman"/>
                <w:sz w:val="16"/>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229315 / 202415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Здание ГНС</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 Макарьев, ул. 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одноэт., </w:t>
            </w:r>
            <w:smartTag w:uri="urn:schemas-microsoft-com:office:smarttags" w:element="metricconverter">
              <w:smartTagPr>
                <w:attr w:name="ProductID" w:val="81 кв. м"/>
              </w:smartTagPr>
              <w:r>
                <w:rPr>
                  <w:rFonts w:ascii="Times New Roman" w:hAnsi="Times New Roman"/>
                  <w:sz w:val="16"/>
                  <w:szCs w:val="16"/>
                </w:rPr>
                <w:t>81 кв. м</w:t>
              </w:r>
            </w:smartTag>
            <w:r>
              <w:rPr>
                <w:rFonts w:ascii="Times New Roman" w:hAnsi="Times New Roman"/>
                <w:sz w:val="16"/>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965708/ 624908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Здание материального склада</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 Макарьев, ул. Дорожная, 2</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44:09:160241:3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одноэтажное, 232.6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122553/ 78053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 xml:space="preserve">Здание главного корпуса с бытовыми помещениями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Дорожная, 2</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16"/>
                <w:szCs w:val="16"/>
              </w:rPr>
              <w:t xml:space="preserve">двухэтажное, 1125,5 кв.м. </w:t>
            </w:r>
            <w:r>
              <w:rPr>
                <w:sz w:val="20"/>
                <w:szCs w:val="16"/>
              </w:rPr>
              <w:t xml:space="preserve">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5319700 / 2782800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Здание очистных сооружений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lang w:val="ru-RU"/>
              </w:rPr>
            </w:pPr>
            <w:r w:rsidRPr="007B52AB">
              <w:rPr>
                <w:sz w:val="16"/>
                <w:lang w:val="ru-RU"/>
              </w:rPr>
              <w:t>Костромская обл., г. Макарьев,</w:t>
            </w:r>
          </w:p>
          <w:p w:rsidR="007A325E" w:rsidRPr="007B52AB" w:rsidRDefault="007A325E" w:rsidP="00B42B0F">
            <w:pPr>
              <w:snapToGrid w:val="0"/>
              <w:spacing w:after="200"/>
              <w:jc w:val="center"/>
              <w:rPr>
                <w:sz w:val="16"/>
                <w:szCs w:val="16"/>
                <w:lang w:val="ru-RU"/>
              </w:rPr>
            </w:pPr>
            <w:r w:rsidRPr="007B52AB">
              <w:rPr>
                <w:sz w:val="16"/>
                <w:szCs w:val="16"/>
                <w:lang w:val="ru-RU"/>
              </w:rPr>
              <w:t>ул. 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одноэтажное, 409.5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1315310 / 1106210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Проходная здание;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Дорожная, 2</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одноэтажное, 24,5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22566 / 17100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бани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lang w:val="ru-RU"/>
              </w:rPr>
              <w:t>Костромская обл., г. Макарьев,</w:t>
            </w:r>
            <w:r w:rsidRPr="007B52AB">
              <w:rPr>
                <w:sz w:val="16"/>
                <w:szCs w:val="16"/>
                <w:lang w:val="ru-RU"/>
              </w:rPr>
              <w:t xml:space="preserve">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44:09:160232:55</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одноэтажное 536,7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3391057 /12620574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167"/>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Арт. скважина 1 кв. 25;  №1708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В.Набережная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44:09:160207:35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smartTag w:uri="urn:schemas-microsoft-com:office:smarttags" w:element="metricconverter">
              <w:smartTagPr>
                <w:attr w:name="ProductID" w:val="12 кв. м"/>
              </w:smartTagPr>
              <w:r>
                <w:rPr>
                  <w:sz w:val="16"/>
                  <w:szCs w:val="16"/>
                </w:rPr>
                <w:t>12 кв. м</w:t>
              </w:r>
            </w:smartTag>
            <w:r>
              <w:rPr>
                <w:sz w:val="16"/>
                <w:szCs w:val="16"/>
              </w:rPr>
              <w:t xml:space="preserve">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31343  / 31343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Арт. скважина 2 кв. 25; №1304</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В.Набережная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44:09:160207:35</w:t>
            </w: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 </w:t>
            </w:r>
            <w:smartTag w:uri="urn:schemas-microsoft-com:office:smarttags" w:element="metricconverter">
              <w:smartTagPr>
                <w:attr w:name="ProductID" w:val="9 кв. м"/>
              </w:smartTagPr>
              <w:r>
                <w:rPr>
                  <w:sz w:val="16"/>
                  <w:szCs w:val="16"/>
                </w:rPr>
                <w:t>9 кв. м</w:t>
              </w:r>
            </w:smartTag>
            <w:r>
              <w:rPr>
                <w:sz w:val="16"/>
                <w:szCs w:val="16"/>
              </w:rPr>
              <w:t xml:space="preserve">.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31343 / 31343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161"/>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Арт. скважина 4 (банная);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Ветлужская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44:09:160207:35</w:t>
            </w: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1722 , 9 кв.м.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81433 / 81433 </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81"/>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 xml:space="preserve">Насосная станция под арт. скважиной №4 ;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Ветлужская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44:09:160207:35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26781 / 26781 </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20"/>
              </w:rPr>
            </w:pPr>
            <w:r>
              <w:rPr>
                <w:sz w:val="16"/>
                <w:szCs w:val="16"/>
              </w:rPr>
              <w:t>Сети водопроводные;</w:t>
            </w:r>
            <w:r>
              <w:rPr>
                <w:sz w:val="20"/>
              </w:rPr>
              <w:t xml:space="preserve">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smartTag w:uri="urn:schemas-microsoft-com:office:smarttags" w:element="metricconverter">
              <w:smartTagPr>
                <w:attr w:name="ProductID" w:val="8283 м"/>
              </w:smartTagPr>
              <w:r>
                <w:rPr>
                  <w:sz w:val="16"/>
                  <w:szCs w:val="16"/>
                </w:rPr>
                <w:t>8283 м</w:t>
              </w:r>
            </w:smartTag>
            <w:r>
              <w:rPr>
                <w:sz w:val="16"/>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23382 / 23382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Линия водопровода;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44:09:000000:364</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smartTag w:uri="urn:schemas-microsoft-com:office:smarttags" w:element="metricconverter">
              <w:smartTagPr>
                <w:attr w:name="ProductID" w:val="2764,3 м"/>
              </w:smartTagPr>
              <w:r>
                <w:rPr>
                  <w:sz w:val="20"/>
                  <w:szCs w:val="16"/>
                </w:rPr>
                <w:t>2764,3 м</w:t>
              </w:r>
            </w:smartTag>
            <w:r>
              <w:rPr>
                <w:sz w:val="20"/>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337537 / 337537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16"/>
                <w:szCs w:val="16"/>
              </w:rPr>
              <w:t>Линия водопровода;</w:t>
            </w:r>
            <w:r>
              <w:rPr>
                <w:sz w:val="20"/>
                <w:szCs w:val="16"/>
              </w:rPr>
              <w:t xml:space="preserve">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Окружная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smartTag w:uri="urn:schemas-microsoft-com:office:smarttags" w:element="metricconverter">
              <w:smartTagPr>
                <w:attr w:name="ProductID" w:val="1101 м"/>
              </w:smartTagPr>
              <w:r>
                <w:rPr>
                  <w:sz w:val="16"/>
                  <w:szCs w:val="16"/>
                </w:rPr>
                <w:t>1101 м</w:t>
              </w:r>
            </w:smartTag>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237322 / 237322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 xml:space="preserve">Насосная станция под арт. скважиной №1 кв. 25; -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 г. Макарьев,</w:t>
            </w:r>
          </w:p>
          <w:p w:rsidR="007A325E" w:rsidRPr="007B52AB" w:rsidRDefault="007A325E" w:rsidP="00B42B0F">
            <w:pPr>
              <w:snapToGrid w:val="0"/>
              <w:spacing w:after="200"/>
              <w:jc w:val="center"/>
              <w:rPr>
                <w:sz w:val="16"/>
                <w:szCs w:val="16"/>
                <w:lang w:val="ru-RU"/>
              </w:rPr>
            </w:pPr>
            <w:r w:rsidRPr="007B52AB">
              <w:rPr>
                <w:sz w:val="16"/>
                <w:szCs w:val="16"/>
                <w:lang w:val="ru-RU"/>
              </w:rPr>
              <w:t>ул. В.Набережная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19381 / 19381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 xml:space="preserve">Насосная станция под арт. скважиной №2 кв. 25; -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 г. Макарьев,</w:t>
            </w:r>
          </w:p>
          <w:p w:rsidR="007A325E" w:rsidRPr="007B52AB" w:rsidRDefault="007A325E" w:rsidP="00B42B0F">
            <w:pPr>
              <w:snapToGrid w:val="0"/>
              <w:spacing w:after="200"/>
              <w:jc w:val="center"/>
              <w:rPr>
                <w:sz w:val="16"/>
                <w:szCs w:val="16"/>
                <w:lang w:val="ru-RU"/>
              </w:rPr>
            </w:pPr>
            <w:r w:rsidRPr="007B52AB">
              <w:rPr>
                <w:sz w:val="16"/>
                <w:szCs w:val="16"/>
                <w:lang w:val="ru-RU"/>
              </w:rPr>
              <w:t>ул. В.Набережная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20254 / 20254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098"/>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Водонапорная башня;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 г. Макарьев,</w:t>
            </w:r>
          </w:p>
          <w:p w:rsidR="007A325E" w:rsidRPr="007B52AB" w:rsidRDefault="007A325E" w:rsidP="00B42B0F">
            <w:pPr>
              <w:snapToGrid w:val="0"/>
              <w:spacing w:after="200"/>
              <w:jc w:val="center"/>
              <w:rPr>
                <w:sz w:val="16"/>
                <w:szCs w:val="16"/>
                <w:lang w:val="ru-RU"/>
              </w:rPr>
            </w:pPr>
            <w:r w:rsidRPr="007B52AB">
              <w:rPr>
                <w:sz w:val="16"/>
                <w:szCs w:val="16"/>
                <w:lang w:val="ru-RU"/>
              </w:rPr>
              <w:t>ул. Ветлужская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smartTag w:uri="urn:schemas-microsoft-com:office:smarttags" w:element="metricconverter">
              <w:smartTagPr>
                <w:attr w:name="ProductID" w:val="18 кв. м"/>
              </w:smartTagPr>
              <w:r>
                <w:rPr>
                  <w:sz w:val="20"/>
                  <w:szCs w:val="16"/>
                </w:rPr>
                <w:t>18 кв. м</w:t>
              </w:r>
            </w:smartTag>
            <w:r>
              <w:rPr>
                <w:sz w:val="20"/>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137822 / 137822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Водоввод от скважины №8;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Ветлужская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smartTag w:uri="urn:schemas-microsoft-com:office:smarttags" w:element="metricconverter">
              <w:smartTagPr>
                <w:attr w:name="ProductID" w:val="119 м"/>
              </w:smartTagPr>
              <w:r>
                <w:rPr>
                  <w:sz w:val="20"/>
                  <w:szCs w:val="16"/>
                </w:rPr>
                <w:t>119 м</w:t>
              </w:r>
            </w:smartTag>
            <w:r>
              <w:rPr>
                <w:sz w:val="20"/>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17675 / 17675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Будка в кв.14;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Б. Советская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smartTag w:uri="urn:schemas-microsoft-com:office:smarttags" w:element="metricconverter">
              <w:smartTagPr>
                <w:attr w:name="ProductID" w:val="4 кв. м"/>
              </w:smartTagPr>
              <w:r>
                <w:rPr>
                  <w:sz w:val="20"/>
                  <w:szCs w:val="16"/>
                </w:rPr>
                <w:t>4 кв. м</w:t>
              </w:r>
            </w:smartTag>
            <w:r>
              <w:rPr>
                <w:sz w:val="20"/>
                <w:szCs w:val="16"/>
              </w:rPr>
              <w:t>.</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19740,56 / 19740,56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Скважина №1 в ПТУ; -  №4157</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44:09:160243:32</w:t>
            </w:r>
          </w:p>
          <w:p w:rsidR="007A325E" w:rsidRDefault="007A325E" w:rsidP="00B42B0F">
            <w:pPr>
              <w:snapToGrid w:val="0"/>
              <w:spacing w:after="200"/>
              <w:jc w:val="center"/>
              <w:rPr>
                <w:sz w:val="20"/>
                <w:szCs w:val="20"/>
              </w:rPr>
            </w:pPr>
          </w:p>
        </w:tc>
        <w:tc>
          <w:tcPr>
            <w:tcW w:w="1365"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20"/>
                <w:szCs w:val="20"/>
              </w:rPr>
            </w:pPr>
            <w:r>
              <w:rPr>
                <w:sz w:val="20"/>
                <w:szCs w:val="20"/>
              </w:rPr>
              <w:t>7832</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525"/>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Скважина №2 в ПТУ; -  №4158</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20"/>
              </w:rPr>
            </w:pPr>
            <w:r>
              <w:rPr>
                <w:sz w:val="16"/>
                <w:szCs w:val="16"/>
              </w:rPr>
              <w:t xml:space="preserve">Скважина №3 в ПТУ; -  </w:t>
            </w:r>
            <w:r>
              <w:rPr>
                <w:sz w:val="20"/>
              </w:rPr>
              <w:t xml:space="preserve">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44:09:160243:32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7832</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464"/>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Скважина №4 в ПТУ;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lang w:val="ru-RU"/>
              </w:rPr>
              <w:t>Костромская обл., г. Макарьев,</w:t>
            </w:r>
            <w:r w:rsidRPr="007B52AB">
              <w:rPr>
                <w:sz w:val="16"/>
                <w:szCs w:val="16"/>
                <w:lang w:val="ru-RU"/>
              </w:rPr>
              <w:t xml:space="preserve">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44:09:160243:32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7832</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149"/>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Водовод 25 квартал; 1шт.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Макарьев,ул. </w:t>
            </w:r>
            <w:r>
              <w:rPr>
                <w:sz w:val="16"/>
                <w:szCs w:val="16"/>
              </w:rPr>
              <w:t>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44:09:160243:32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7832</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228632 / 188700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Линия водопровода автохозяйство;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Дорожная, 2</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smartTag w:uri="urn:schemas-microsoft-com:office:smarttags" w:element="metricconverter">
              <w:smartTagPr>
                <w:attr w:name="ProductID" w:val="560 м"/>
              </w:smartTagPr>
              <w:r>
                <w:rPr>
                  <w:sz w:val="20"/>
                  <w:szCs w:val="16"/>
                </w:rPr>
                <w:t>560 м</w:t>
              </w:r>
            </w:smartTag>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78630 / 53000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Линия водопровода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Гаево</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522 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79150 / 53350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Водопроводная линия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от ул. </w:t>
            </w:r>
            <w:r>
              <w:rPr>
                <w:sz w:val="16"/>
                <w:szCs w:val="16"/>
              </w:rPr>
              <w:t>Базовой по пер. Базовый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 180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46980 / 43380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Водопроводная линия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пер. </w:t>
            </w:r>
            <w:r>
              <w:rPr>
                <w:sz w:val="16"/>
                <w:szCs w:val="16"/>
              </w:rPr>
              <w:t>Мантуровский-ул. Площадная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 150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39150 / 37150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Водопроводная линия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 г. Макарьев, пер. Понизовский от РММ до д/с «Солнышко»</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 </w:t>
            </w:r>
            <w:r>
              <w:rPr>
                <w:sz w:val="16"/>
                <w:szCs w:val="16"/>
              </w:rPr>
              <w:t xml:space="preserve">150 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39150 / 36150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20"/>
              </w:rPr>
            </w:pPr>
            <w:r>
              <w:rPr>
                <w:sz w:val="16"/>
                <w:szCs w:val="16"/>
              </w:rPr>
              <w:t xml:space="preserve">Водопроводная линия  </w:t>
            </w:r>
            <w:r>
              <w:rPr>
                <w:sz w:val="20"/>
              </w:rPr>
              <w:t xml:space="preserve">.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ч/з базу ОРСа на пер. </w:t>
            </w:r>
            <w:r>
              <w:rPr>
                <w:sz w:val="16"/>
                <w:szCs w:val="16"/>
              </w:rPr>
              <w:t>Базовый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700 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182700  /  182700 </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Арт. скважина 13 квартала  №5380</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пер. </w:t>
            </w:r>
            <w:r>
              <w:rPr>
                <w:sz w:val="16"/>
                <w:szCs w:val="16"/>
              </w:rPr>
              <w:t>Спортивный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 4 кв. 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312962  / 312962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Водопроводная линия к спортзалу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пер. </w:t>
            </w:r>
            <w:r>
              <w:rPr>
                <w:sz w:val="16"/>
                <w:szCs w:val="16"/>
              </w:rPr>
              <w:t>Спортивный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70 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34600 / 16800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Арт. скважина 29 квартала №5418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 г. Макарьев, ул.Н.Валовая.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395614 / 173614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Водопроводная линия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Ковровская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392 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333435,35 / 142535,35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Арт. скважина №7; №2472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пл. </w:t>
            </w:r>
            <w:r>
              <w:rPr>
                <w:sz w:val="16"/>
                <w:szCs w:val="16"/>
              </w:rPr>
              <w:t>Революции</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Арт. скважина №14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Уколово, с/симия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 xml:space="preserve"> 9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Арт. скважина б/н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Б. Советская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 xml:space="preserve"> 6 кв.м.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Арт. скважина  №5405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Уколово</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 xml:space="preserve">4 кв.м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Арт.скв.№4546,хл</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Валовая, 68</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22946 / 13346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Вод.сети Валовая</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Валовая, 68</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118515 / 96015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Насосная хоз. Фекальных стоков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lang w:val="ru-RU"/>
              </w:rPr>
            </w:pPr>
            <w:r w:rsidRPr="007B52AB">
              <w:rPr>
                <w:sz w:val="16"/>
                <w:lang w:val="ru-RU"/>
              </w:rPr>
              <w:t>Костромская обл., г. Макарьев,</w:t>
            </w:r>
          </w:p>
          <w:p w:rsidR="007A325E" w:rsidRPr="007B52AB" w:rsidRDefault="007A325E" w:rsidP="00B42B0F">
            <w:pPr>
              <w:snapToGrid w:val="0"/>
              <w:spacing w:after="200"/>
              <w:jc w:val="center"/>
              <w:rPr>
                <w:sz w:val="16"/>
                <w:szCs w:val="16"/>
                <w:lang w:val="ru-RU"/>
              </w:rPr>
            </w:pPr>
            <w:r w:rsidRPr="007B52AB">
              <w:rPr>
                <w:sz w:val="16"/>
                <w:szCs w:val="16"/>
                <w:lang w:val="ru-RU"/>
              </w:rPr>
              <w:t>ул. Юрьевецкая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5,5 кв.м.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222345 / 149245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Иловые площадки;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1287,5 кв.м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1141302 / 1011502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43</w:t>
            </w:r>
          </w:p>
        </w:tc>
        <w:tc>
          <w:tcPr>
            <w:tcW w:w="1710" w:type="dxa"/>
            <w:tcBorders>
              <w:top w:val="single" w:sz="4" w:space="0" w:color="000000"/>
              <w:left w:val="single" w:sz="4" w:space="0" w:color="000000"/>
              <w:bottom w:val="single" w:sz="4" w:space="0" w:color="000000"/>
            </w:tcBorders>
          </w:tcPr>
          <w:p w:rsidR="007A325E" w:rsidRDefault="007A325E" w:rsidP="00B42B0F">
            <w:pPr>
              <w:tabs>
                <w:tab w:val="left" w:pos="340"/>
              </w:tabs>
              <w:snapToGrid w:val="0"/>
              <w:spacing w:after="200"/>
              <w:jc w:val="center"/>
              <w:rPr>
                <w:sz w:val="16"/>
                <w:szCs w:val="16"/>
              </w:rPr>
            </w:pPr>
            <w:r>
              <w:rPr>
                <w:sz w:val="16"/>
                <w:szCs w:val="16"/>
              </w:rPr>
              <w:t xml:space="preserve">Наружний водопровод ,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56470 / 56470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16"/>
                <w:szCs w:val="16"/>
              </w:rPr>
              <w:t>Очистные сооружени</w:t>
            </w:r>
            <w:r>
              <w:rPr>
                <w:sz w:val="20"/>
                <w:szCs w:val="16"/>
              </w:rPr>
              <w:t xml:space="preserve">я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 xml:space="preserve">617 кв. м.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178346 / 98546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Напорный коллектор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5700 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1412348 / 947848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Самотечный коллектор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2905,3 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1059380  / 623980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Коллектор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1359 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321979 / 181379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Канализационные сети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Больничная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 xml:space="preserve"> 700м.  </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1875 / 875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Самотечный коллектор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135,7 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77720/ 31820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Канализационные сети хлебокомбината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16"/>
                <w:szCs w:val="16"/>
              </w:rPr>
              <w:t>300 м</w:t>
            </w:r>
            <w:r>
              <w:rPr>
                <w:sz w:val="20"/>
                <w:szCs w:val="16"/>
              </w:rPr>
              <w:t xml:space="preserve">.  </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1165922  / 1019622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trHeight w:val="1026"/>
        </w:trPr>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Низковольтные сети;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 г. Макарьев, ул.Дорожная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32393/ 23493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Песк. площадки;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Костромская обл., г. Макарьев</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14625 /  14625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Песколовки</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Костромская обл., г. Макарьев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138921/ 138921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Аэротенки (очистн.соор.)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Костромская обл., г. Макарьев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3 шт.</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1903338/ 1389138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55</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Насосная иловых стоков (оч</w:t>
            </w:r>
            <w:r w:rsidRPr="007B52AB">
              <w:rPr>
                <w:b/>
                <w:sz w:val="16"/>
                <w:szCs w:val="16"/>
                <w:lang w:val="ru-RU"/>
              </w:rPr>
              <w:t xml:space="preserve">. </w:t>
            </w:r>
            <w:r w:rsidRPr="007B52AB">
              <w:rPr>
                <w:sz w:val="16"/>
                <w:szCs w:val="16"/>
                <w:lang w:val="ru-RU"/>
              </w:rPr>
              <w:t xml:space="preserve">с.) -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Костромская обл., г. Макарьев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1 шт.</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222345/149245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Городская свалка</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Костромская обл., г. Макарьев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37630 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16"/>
              </w:rPr>
            </w:pPr>
            <w:r>
              <w:rPr>
                <w:sz w:val="20"/>
                <w:szCs w:val="16"/>
              </w:rPr>
              <w:t>5300/5300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57</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Наружные сети (водопровод, канализация, пож.резерв)</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 xml:space="preserve">Костромская обл., г. Макарьев, ул.Дорожная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38,5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58671 / 41871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58</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Подстанция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 г. Макарьев, ул.Дорожная д.2.</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15525 / 11500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59</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Проезды и площадки</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ул.Дорожная д.2.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167600 / 96200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хоз. ведение МУП "МКХ"</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60</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№5472-5РЭ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44-44-01/039/2010-240</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Е</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03.02.2009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61</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№5481-2РЭ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В</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03.02.2009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62</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№5480-6РЭ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Ж</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c>
          <w:tcPr>
            <w:tcW w:w="630" w:type="dxa"/>
            <w:gridSpan w:val="2"/>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63</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№5478 -4РЭ"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44-44-01/062/2010-837</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Д</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64</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"Насосной станции второго подъёма.</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44-44-01/050/2010-954</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А,а</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97,5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4806424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65</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№5471-1РЭ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44-44-01/062/2010-835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Б</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66</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№5476-3РЭ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44-44-01/039/2010-244</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Г</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67</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Здание "Насосная станция под артезианской скважиной №5512-7РЭ</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И</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1-этажный, общ.пл. 5,1 кв.м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3048800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68</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Сооружение - "Магистральные и городские сети"</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44-44-01-062/2010-836</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5Л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водопроводные сети 3501м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28949100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RPr="007A3F43"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69</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Сооружение -"Сборные водоводы"</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44-44-01-039/2010-247</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3Л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сборные водоводы 2139,6м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4163163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18.11.10</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70</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Сооружение "Резервуары чистой воды"</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44-44-05/003/2011-210</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№5, №6</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резервуары чистой воды, объём 600 куб.м.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7712540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71</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Сооружение -"Внутриплощадочные водопроводные сети"</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ind w:left="-3" w:right="-3" w:hanging="45"/>
              <w:jc w:val="center"/>
              <w:rPr>
                <w:rFonts w:ascii="Times New Roman" w:hAnsi="Times New Roman"/>
                <w:sz w:val="16"/>
                <w:szCs w:val="16"/>
              </w:rPr>
            </w:pPr>
            <w:r>
              <w:rPr>
                <w:rFonts w:ascii="Times New Roman" w:hAnsi="Times New Roman"/>
                <w:sz w:val="16"/>
                <w:szCs w:val="16"/>
              </w:rPr>
              <w:t>44-44-01-039/2010-249</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4Л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водопроводные сети протяжённостью 52,6 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1044340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72</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Сооружение -"Внутриплощадочные канализационные сети"</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ind w:left="-3" w:right="-3" w:hanging="45"/>
              <w:jc w:val="center"/>
              <w:rPr>
                <w:rFonts w:ascii="Times New Roman" w:hAnsi="Times New Roman"/>
                <w:sz w:val="16"/>
                <w:szCs w:val="16"/>
              </w:rPr>
            </w:pPr>
            <w:r>
              <w:rPr>
                <w:rFonts w:ascii="Times New Roman" w:hAnsi="Times New Roman"/>
                <w:sz w:val="16"/>
                <w:szCs w:val="16"/>
              </w:rPr>
              <w:t>44-44-01-062/2010-834</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6Л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канализационные сети протяжённостью 123,8 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2063066,06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73</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Сооружение- "Электрические сети насосной  станции 2 подъёма и водозабора (7 скважин)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ind w:left="-3" w:right="-3" w:hanging="45"/>
              <w:jc w:val="center"/>
              <w:rPr>
                <w:rFonts w:ascii="Times New Roman" w:hAnsi="Times New Roman"/>
                <w:sz w:val="16"/>
                <w:szCs w:val="16"/>
              </w:rPr>
            </w:pPr>
            <w:r>
              <w:rPr>
                <w:rFonts w:ascii="Times New Roman" w:hAnsi="Times New Roman"/>
                <w:sz w:val="16"/>
                <w:szCs w:val="16"/>
              </w:rPr>
              <w:t>44-44-01-039/2010-239</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2Л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воздушные и кабельные линии элетропередач 0,4 кВ протяжённостью 2617,7м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1045073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74</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Сооружение- "Электрические сети насосной  станции 2 подъёма и водозабора (7 скважин)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Княжевское сельское поселение д.Ополихино, д.43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ind w:left="-3" w:right="-3" w:hanging="45"/>
              <w:jc w:val="center"/>
              <w:rPr>
                <w:rFonts w:ascii="Times New Roman" w:hAnsi="Times New Roman"/>
                <w:sz w:val="16"/>
                <w:szCs w:val="16"/>
              </w:rPr>
            </w:pPr>
            <w:r>
              <w:rPr>
                <w:rFonts w:ascii="Times New Roman" w:hAnsi="Times New Roman"/>
                <w:sz w:val="16"/>
                <w:szCs w:val="16"/>
              </w:rPr>
              <w:t>44-44-01-039/2010-239</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4955</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лит 1Л</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воздушные и кабельные линии элетропередач 10 кВ протяжённостью 715м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1045073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18.11.2010 </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Департамента имущественных и земельных отношений КО от 18.11.2010 №801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75</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Водоснабжение г.Макарьева (2 очередь)</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 г. Макарьев, пер.Нейский, ул.Дорожная, ул.Гаёво, ул.Зелёная, ул.Гагарина, ул.Площадная, ул.Катанова.</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44-44-05/007/2012-134</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№15266, лит.1.Л, водопроводная сеть, протяжённость трассы 3315 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8052652,92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09.04.2012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Распоряжение Департамента государственного имущества и культурного наследия К.О.от 09.04.2012 №517 </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76</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Пожарный водоём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Костромская обл, г.Макарьев, ул.Затонская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44-44-05/118/2007-151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4687, лит 15, объём 38 куб.м.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02.03.12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Решение Макарьевского районного суда от 30.01.2012, дата вступления в законную силу 02.03.2012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77</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Пожарный водоём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Костромская обл, г.Макарьев, ул.Ветлужская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44-44-05/118/2007-153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4689, лит 10, объём 45 куб.м.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02.03.12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Решение Макарьевского районного суда от 30.01.2012, дата вступления в законную силу 02.03.2012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78</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Пожарный водоём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г.Макарьев, ул.Гагарина</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44-44-05/118/2007-156</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4692 лит 13, объём 60 куб.м.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02.03.12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Решение Макарьевского районного суда от 30.01.2012, дата вступления в законную силу 02.03.2012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79</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Пожарный водоём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г.Макарьев, ул.М.Филино</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44-44-05/118/2007-152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4689, лит 9, объём 41 куб.м.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02.03.12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Решение Макарьевского районного суда от 30.01.2012, дата вступления в законную силу 02.03.2012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80</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Пожарный водоём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Костромская обл, г.Макарьев, ул.Ю-Смирнова</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44-44-05/118/2007-155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4691, лит 12, объём 57 куб.м.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02.03.12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Решение Макарьевского районного суда от 30.01.2012, дата вступления в законную силу 02.03.2012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81</w:t>
            </w:r>
          </w:p>
        </w:tc>
        <w:tc>
          <w:tcPr>
            <w:tcW w:w="171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колодец</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rPr>
                <w:rFonts w:ascii="Times New Roman" w:hAnsi="Times New Roman" w:cs="Times New Roman"/>
                <w:sz w:val="16"/>
                <w:szCs w:val="16"/>
              </w:rPr>
            </w:pPr>
            <w:r>
              <w:rPr>
                <w:rFonts w:ascii="Times New Roman" w:hAnsi="Times New Roman" w:cs="Times New Roman"/>
                <w:sz w:val="16"/>
                <w:szCs w:val="16"/>
              </w:rPr>
              <w:t xml:space="preserve">Костромская обл., г. Макарьев, </w:t>
            </w:r>
          </w:p>
          <w:p w:rsidR="007A325E" w:rsidRDefault="007A325E" w:rsidP="00B42B0F">
            <w:pPr>
              <w:pStyle w:val="a"/>
              <w:rPr>
                <w:rFonts w:ascii="Times New Roman" w:hAnsi="Times New Roman" w:cs="Times New Roman"/>
                <w:sz w:val="16"/>
                <w:szCs w:val="16"/>
              </w:rPr>
            </w:pPr>
            <w:r>
              <w:rPr>
                <w:rFonts w:ascii="Times New Roman" w:hAnsi="Times New Roman" w:cs="Times New Roman"/>
                <w:sz w:val="16"/>
                <w:szCs w:val="16"/>
              </w:rPr>
              <w:t>п. Комсомолка, ул.Комсомольская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57858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16.10.2012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Распоряжение администрации городского поселения город Макарьев от 16.10.2012 </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166 А-Р</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82</w:t>
            </w:r>
          </w:p>
        </w:tc>
        <w:tc>
          <w:tcPr>
            <w:tcW w:w="171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колодец</w:t>
            </w:r>
          </w:p>
        </w:tc>
        <w:tc>
          <w:tcPr>
            <w:tcW w:w="148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Костромская о,г. Макарьев, п.Комсомолка, ул. Железнодорожная</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57858</w:t>
            </w:r>
          </w:p>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16.10.2012</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Распоряжение администрации городского поселения город Макарьев от 16.10.2012 </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166 А-Р</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ind w:left="30"/>
              <w:rPr>
                <w:sz w:val="16"/>
                <w:szCs w:val="16"/>
              </w:rPr>
            </w:pPr>
            <w:r>
              <w:rPr>
                <w:sz w:val="16"/>
                <w:szCs w:val="16"/>
              </w:rPr>
              <w:t>микрорайон 23  квартала, д. 15а</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44-44-05/001/2011-991</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Инв.№2348 лит.А.одноэтажное здание , общ.пл. 215,2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1626670 / 1473614,88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both"/>
              <w:rPr>
                <w:rFonts w:ascii="Times New Roman" w:hAnsi="Times New Roman"/>
                <w:sz w:val="16"/>
                <w:szCs w:val="16"/>
              </w:rPr>
            </w:pPr>
            <w:r>
              <w:rPr>
                <w:rFonts w:ascii="Times New Roman" w:hAnsi="Times New Roman"/>
                <w:sz w:val="16"/>
                <w:szCs w:val="16"/>
              </w:rPr>
              <w:t>Пер.Спортивный, д.5.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44-44-05/001/2011-990</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 №2349, лит.А. одноэтажное здание , общ.пл. 184,2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645297 / 494350,98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ул. Юрьевецкая, д. 18а</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44-44-05/001/2011-999</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 №2343, лит.Б,б одноэтажное здание , общ.пл.321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1475784 / 668263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мкр. 21-й, д.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44-44-05/001/2011-998</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 №2363, лит.А,а  нежилое 1 этажное  здание, общ.пл.567,6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2158369 / 1028587,25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150"/>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мкр. 27-й, д.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44-44-05/001/2011-992</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 №2354 лит.А,  нежилое 1 этажное здание, общ.пл.171,6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625614 / 482210,05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88</w:t>
            </w:r>
          </w:p>
        </w:tc>
        <w:tc>
          <w:tcPr>
            <w:tcW w:w="1710" w:type="dxa"/>
            <w:tcBorders>
              <w:top w:val="single" w:sz="4" w:space="0" w:color="000000"/>
              <w:left w:val="single" w:sz="4" w:space="0" w:color="000000"/>
              <w:bottom w:val="single" w:sz="4" w:space="0" w:color="000000"/>
            </w:tcBorders>
          </w:tcPr>
          <w:p w:rsidR="007A325E" w:rsidRDefault="007A325E" w:rsidP="00B42B0F">
            <w:pPr>
              <w:tabs>
                <w:tab w:val="left" w:pos="360"/>
              </w:tabs>
              <w:snapToGrid w:val="0"/>
              <w:spacing w:after="200"/>
              <w:jc w:val="center"/>
              <w:rPr>
                <w:sz w:val="16"/>
                <w:szCs w:val="16"/>
              </w:rPr>
            </w:pPr>
            <w:r>
              <w:rPr>
                <w:sz w:val="16"/>
                <w:szCs w:val="16"/>
              </w:rPr>
              <w:t xml:space="preserve">Помещение№2,помещение №3 котельной </w:t>
            </w:r>
          </w:p>
        </w:tc>
        <w:tc>
          <w:tcPr>
            <w:tcW w:w="1485" w:type="dxa"/>
            <w:tcBorders>
              <w:top w:val="single" w:sz="4" w:space="0" w:color="000000"/>
              <w:left w:val="single" w:sz="4" w:space="0" w:color="000000"/>
              <w:bottom w:val="single" w:sz="4" w:space="0" w:color="000000"/>
            </w:tcBorders>
          </w:tcPr>
          <w:p w:rsidR="007A325E" w:rsidRDefault="007A325E" w:rsidP="00B42B0F">
            <w:pPr>
              <w:tabs>
                <w:tab w:val="left" w:pos="360"/>
              </w:tabs>
              <w:snapToGrid w:val="0"/>
              <w:spacing w:after="200"/>
              <w:jc w:val="center"/>
              <w:rPr>
                <w:sz w:val="16"/>
                <w:szCs w:val="16"/>
              </w:rPr>
            </w:pPr>
            <w:r>
              <w:rPr>
                <w:sz w:val="16"/>
                <w:szCs w:val="16"/>
              </w:rPr>
              <w:t>пер. Понизовский, д.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44-44-05/006/2011-007</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 1 этаж  общ.пл.42,4 кв.м.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3669 /3669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Помещение котельной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both"/>
              <w:rPr>
                <w:sz w:val="16"/>
                <w:szCs w:val="16"/>
              </w:rPr>
            </w:pPr>
            <w:r>
              <w:rPr>
                <w:sz w:val="16"/>
                <w:szCs w:val="16"/>
              </w:rPr>
              <w:t>Революции, д. 32,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44-44-05/003/2011-847</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подвальное помещение </w:t>
            </w:r>
          </w:p>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Инв.№2273, лит.А, общ пл.122,1</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305187 /  305187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90</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Теплотрасса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м-н "Юбилейный"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180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91</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Теплотрасса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пер.Спортивный.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1000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56682 / 56682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92</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Теплотрасса к спортзалу</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пер.Спортивный.</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338 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88978 / 88978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93</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Теплотрасса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кот.23 квартала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1974м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1295006 / 757496,64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94</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Теплотрасса</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кот.21 квартала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1900м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255240 / 255240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95</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Теплотрасса</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кот.27 квартала </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900м</w:t>
            </w: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49037 / 49037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96</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Электролиния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ВЛ -0,4ква</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269326 / 58653,24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97</w:t>
            </w:r>
          </w:p>
        </w:tc>
        <w:tc>
          <w:tcPr>
            <w:tcW w:w="171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 xml:space="preserve">Сушилка </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Инв.№2323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118603,78 / 106810,73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03.02.09</w:t>
            </w: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Постановление главы Макарьевского муниципального района от 03.02.2009 № 35</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Водоснабжение 1-очередь</w:t>
            </w:r>
          </w:p>
        </w:tc>
        <w:tc>
          <w:tcPr>
            <w:tcW w:w="148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71915686,06 / 71915686,06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99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Жилая  квартира   № 4 </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spacing w:after="200"/>
              <w:jc w:val="center"/>
              <w:rPr>
                <w:sz w:val="16"/>
                <w:szCs w:val="16"/>
              </w:rPr>
            </w:pPr>
            <w:r w:rsidRPr="007B52AB">
              <w:rPr>
                <w:sz w:val="16"/>
                <w:szCs w:val="16"/>
                <w:lang w:val="ru-RU"/>
              </w:rPr>
              <w:t xml:space="preserve">г. Макарьев, ул. </w:t>
            </w:r>
            <w:r>
              <w:rPr>
                <w:sz w:val="16"/>
                <w:szCs w:val="16"/>
              </w:rPr>
              <w:t>Базовая д.18.кв.4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44:09:160225:36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1146мкв</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37,16\23,25</w:t>
            </w:r>
          </w:p>
          <w:p w:rsidR="007A325E" w:rsidRDefault="007A325E" w:rsidP="00B42B0F">
            <w:pPr>
              <w:snapToGrid w:val="0"/>
              <w:spacing w:after="200"/>
              <w:jc w:val="center"/>
              <w:rPr>
                <w:sz w:val="16"/>
                <w:szCs w:val="16"/>
              </w:rPr>
            </w:pPr>
            <w:r>
              <w:rPr>
                <w:sz w:val="16"/>
                <w:szCs w:val="16"/>
              </w:rPr>
              <w:t>чистякова мю</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43038</w:t>
            </w:r>
          </w:p>
        </w:tc>
        <w:tc>
          <w:tcPr>
            <w:tcW w:w="126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spacing w:after="200"/>
              <w:jc w:val="center"/>
              <w:rPr>
                <w:sz w:val="16"/>
                <w:szCs w:val="16"/>
              </w:rPr>
            </w:pPr>
            <w:r w:rsidRPr="007B52AB">
              <w:rPr>
                <w:sz w:val="16"/>
                <w:szCs w:val="16"/>
                <w:lang w:val="ru-RU"/>
              </w:rPr>
              <w:t xml:space="preserve">г. Макарьев, ул. </w:t>
            </w:r>
            <w:r>
              <w:rPr>
                <w:sz w:val="16"/>
                <w:szCs w:val="16"/>
              </w:rPr>
              <w:t>Белошейно,д.105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44:09:160248:7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1156мкв</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59,1\31,6</w:t>
            </w:r>
          </w:p>
          <w:p w:rsidR="007A325E" w:rsidRDefault="007A325E" w:rsidP="00B42B0F">
            <w:pPr>
              <w:snapToGrid w:val="0"/>
              <w:spacing w:after="200"/>
              <w:jc w:val="center"/>
              <w:rPr>
                <w:sz w:val="16"/>
                <w:szCs w:val="16"/>
              </w:rPr>
            </w:pPr>
            <w:r>
              <w:rPr>
                <w:sz w:val="16"/>
                <w:szCs w:val="16"/>
              </w:rPr>
              <w:t>сальникова аи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113943</w:t>
            </w:r>
          </w:p>
        </w:tc>
        <w:tc>
          <w:tcPr>
            <w:tcW w:w="126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101</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spacing w:after="200"/>
              <w:jc w:val="center"/>
              <w:rPr>
                <w:sz w:val="16"/>
                <w:szCs w:val="16"/>
              </w:rPr>
            </w:pPr>
            <w:r w:rsidRPr="007B52AB">
              <w:rPr>
                <w:sz w:val="16"/>
                <w:szCs w:val="16"/>
                <w:lang w:val="ru-RU"/>
              </w:rPr>
              <w:t xml:space="preserve">г. Макарьев, ул. </w:t>
            </w:r>
            <w:r>
              <w:rPr>
                <w:sz w:val="16"/>
                <w:szCs w:val="16"/>
              </w:rPr>
              <w:t>Белошейно,д. 13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44:098:160246:21</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578мкв</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 xml:space="preserve">53,4\34,5 </w:t>
            </w:r>
          </w:p>
          <w:p w:rsidR="007A325E" w:rsidRDefault="007A325E" w:rsidP="00B42B0F">
            <w:pPr>
              <w:snapToGrid w:val="0"/>
              <w:spacing w:after="200"/>
              <w:jc w:val="center"/>
              <w:rPr>
                <w:sz w:val="16"/>
                <w:szCs w:val="16"/>
              </w:rPr>
            </w:pPr>
            <w:r>
              <w:rPr>
                <w:sz w:val="16"/>
                <w:szCs w:val="16"/>
              </w:rPr>
              <w:t>русов ва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139495</w:t>
            </w:r>
          </w:p>
        </w:tc>
        <w:tc>
          <w:tcPr>
            <w:tcW w:w="126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ул. </w:t>
            </w:r>
            <w:r>
              <w:rPr>
                <w:sz w:val="16"/>
                <w:szCs w:val="16"/>
              </w:rPr>
              <w:t>Белошейно, д. 105б</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44:09:160248:54</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4500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39,3\30</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колосов аа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35200</w:t>
            </w:r>
          </w:p>
        </w:tc>
        <w:tc>
          <w:tcPr>
            <w:tcW w:w="126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Двухквартирный жилой дом</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jc w:val="center"/>
              <w:rPr>
                <w:sz w:val="16"/>
                <w:szCs w:val="16"/>
              </w:rPr>
            </w:pPr>
            <w:r w:rsidRPr="007B52AB">
              <w:rPr>
                <w:sz w:val="16"/>
                <w:szCs w:val="16"/>
                <w:lang w:val="ru-RU"/>
              </w:rPr>
              <w:t xml:space="preserve">г. Макарьев, ул. </w:t>
            </w:r>
            <w:r>
              <w:rPr>
                <w:sz w:val="16"/>
                <w:szCs w:val="16"/>
              </w:rPr>
              <w:t xml:space="preserve">Белошейно, </w:t>
            </w:r>
          </w:p>
          <w:p w:rsidR="007A325E" w:rsidRDefault="007A325E" w:rsidP="00B42B0F">
            <w:pPr>
              <w:snapToGrid w:val="0"/>
              <w:spacing w:after="200"/>
              <w:jc w:val="center"/>
              <w:rPr>
                <w:sz w:val="16"/>
                <w:szCs w:val="16"/>
              </w:rPr>
            </w:pPr>
            <w:r>
              <w:rPr>
                <w:sz w:val="16"/>
                <w:szCs w:val="16"/>
              </w:rPr>
              <w:t>д. 110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44:09:160248:14</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511мкв</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69,6\43,3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аксёнова нм</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0"/>
              <w:snapToGrid w:val="0"/>
              <w:jc w:val="center"/>
              <w:rPr>
                <w:rFonts w:ascii="Times New Roman" w:hAnsi="Times New Roman"/>
                <w:sz w:val="20"/>
                <w:szCs w:val="16"/>
              </w:rPr>
            </w:pPr>
            <w:r>
              <w:rPr>
                <w:rFonts w:ascii="Times New Roman" w:hAnsi="Times New Roman"/>
                <w:sz w:val="20"/>
                <w:szCs w:val="16"/>
              </w:rPr>
              <w:t>76038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пер. </w:t>
            </w:r>
            <w:r>
              <w:rPr>
                <w:sz w:val="16"/>
                <w:szCs w:val="16"/>
              </w:rPr>
              <w:t>Больничный, д. 1кв1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44:09:160221:67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580мкв</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65,6\44,4</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гордин ам</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пер. </w:t>
            </w:r>
            <w:r>
              <w:rPr>
                <w:sz w:val="16"/>
                <w:szCs w:val="16"/>
              </w:rPr>
              <w:t>Больничный, д. 1кв2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44:09:160:221:68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580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66,2\44,9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захарова тв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207492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пер. </w:t>
            </w:r>
            <w:r>
              <w:rPr>
                <w:sz w:val="16"/>
                <w:szCs w:val="16"/>
              </w:rPr>
              <w:t>Больничный, д.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79,3\51,5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пигалкина тк</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185993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107</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3 в семиквартирном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spacing w:after="200"/>
              <w:jc w:val="center"/>
              <w:rPr>
                <w:sz w:val="16"/>
                <w:szCs w:val="16"/>
              </w:rPr>
            </w:pPr>
            <w:r w:rsidRPr="007B52AB">
              <w:rPr>
                <w:sz w:val="16"/>
                <w:szCs w:val="16"/>
                <w:lang w:val="ru-RU"/>
              </w:rPr>
              <w:t xml:space="preserve">г. Макарьев, ул. </w:t>
            </w:r>
            <w:r>
              <w:rPr>
                <w:sz w:val="16"/>
                <w:szCs w:val="16"/>
              </w:rPr>
              <w:t>Б.Советская, д. 18   кв. 3</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34,9\19,7</w:t>
            </w:r>
          </w:p>
          <w:p w:rsidR="007A325E" w:rsidRDefault="007A325E" w:rsidP="00B42B0F">
            <w:pPr>
              <w:snapToGrid w:val="0"/>
              <w:spacing w:after="200"/>
              <w:jc w:val="center"/>
              <w:rPr>
                <w:sz w:val="16"/>
                <w:szCs w:val="16"/>
              </w:rPr>
            </w:pPr>
            <w:r>
              <w:rPr>
                <w:sz w:val="16"/>
                <w:szCs w:val="16"/>
              </w:rPr>
              <w:t>заварухина ав</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15240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108</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4 в семиквартирном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Default="007A325E" w:rsidP="00B42B0F">
            <w:pPr>
              <w:spacing w:after="200"/>
              <w:jc w:val="center"/>
              <w:rPr>
                <w:sz w:val="16"/>
                <w:szCs w:val="16"/>
              </w:rPr>
            </w:pPr>
            <w:r w:rsidRPr="007B52AB">
              <w:rPr>
                <w:sz w:val="16"/>
                <w:szCs w:val="16"/>
                <w:lang w:val="ru-RU"/>
              </w:rPr>
              <w:t xml:space="preserve">г. Макарьев, ул. </w:t>
            </w:r>
            <w:r>
              <w:rPr>
                <w:sz w:val="16"/>
                <w:szCs w:val="16"/>
              </w:rPr>
              <w:t>Б.Советская, д. 18 кв. 4</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20,1\</w:t>
            </w:r>
          </w:p>
          <w:p w:rsidR="007A325E" w:rsidRDefault="007A325E" w:rsidP="00B42B0F">
            <w:pPr>
              <w:snapToGrid w:val="0"/>
              <w:spacing w:after="200"/>
              <w:jc w:val="center"/>
              <w:rPr>
                <w:sz w:val="16"/>
                <w:szCs w:val="16"/>
              </w:rPr>
            </w:pPr>
            <w:r>
              <w:rPr>
                <w:sz w:val="16"/>
                <w:szCs w:val="16"/>
              </w:rPr>
              <w:t>акулова ги</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15240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320"/>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109</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7 в семиквартирном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w:t>
            </w:r>
          </w:p>
          <w:p w:rsidR="007A325E" w:rsidRPr="007B52AB" w:rsidRDefault="007A325E" w:rsidP="00B42B0F">
            <w:pPr>
              <w:spacing w:after="200"/>
              <w:jc w:val="center"/>
              <w:rPr>
                <w:sz w:val="16"/>
                <w:szCs w:val="16"/>
                <w:lang w:val="ru-RU"/>
              </w:rPr>
            </w:pPr>
            <w:r w:rsidRPr="007B52AB">
              <w:rPr>
                <w:sz w:val="16"/>
                <w:szCs w:val="16"/>
                <w:lang w:val="ru-RU"/>
              </w:rPr>
              <w:t>г. Макарьев, ул. Б.Советская, д. 18   кв. п\арх</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50,29\35,9</w:t>
            </w:r>
          </w:p>
          <w:p w:rsidR="007A325E" w:rsidRDefault="007A325E" w:rsidP="00B42B0F">
            <w:pPr>
              <w:snapToGrid w:val="0"/>
              <w:spacing w:after="200"/>
              <w:jc w:val="center"/>
              <w:rPr>
                <w:sz w:val="16"/>
                <w:szCs w:val="16"/>
              </w:rPr>
            </w:pPr>
            <w:r>
              <w:rPr>
                <w:sz w:val="16"/>
                <w:szCs w:val="16"/>
              </w:rPr>
              <w:t>тарасенко</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15240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6</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область, г. Макарьев, ул. Б.Советская, д. 16 кв. 6п\арх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44:09:160219:15</w:t>
            </w:r>
          </w:p>
          <w:p w:rsidR="007A325E" w:rsidRDefault="007A325E" w:rsidP="00B42B0F">
            <w:pPr>
              <w:snapToGrid w:val="0"/>
              <w:spacing w:after="200"/>
              <w:jc w:val="center"/>
              <w:rPr>
                <w:sz w:val="16"/>
                <w:szCs w:val="16"/>
              </w:rPr>
            </w:pPr>
            <w:r>
              <w:rPr>
                <w:sz w:val="16"/>
                <w:szCs w:val="16"/>
              </w:rPr>
              <w:t>645-общ.уч</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18,48\7,81</w:t>
            </w:r>
          </w:p>
          <w:p w:rsidR="007A325E" w:rsidRDefault="007A325E" w:rsidP="00B42B0F">
            <w:pPr>
              <w:snapToGrid w:val="0"/>
              <w:spacing w:after="200"/>
              <w:jc w:val="center"/>
              <w:rPr>
                <w:sz w:val="16"/>
                <w:szCs w:val="16"/>
              </w:rPr>
            </w:pPr>
            <w:r>
              <w:rPr>
                <w:sz w:val="16"/>
                <w:szCs w:val="16"/>
              </w:rPr>
              <w:t>малышева и</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28745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lang w:val="ru-RU"/>
              </w:rPr>
            </w:pPr>
            <w:r w:rsidRPr="007B52AB">
              <w:rPr>
                <w:sz w:val="16"/>
                <w:lang w:val="ru-RU"/>
              </w:rPr>
              <w:t xml:space="preserve">Костромская область, </w:t>
            </w:r>
          </w:p>
          <w:p w:rsidR="007A325E" w:rsidRDefault="007A325E" w:rsidP="00B42B0F">
            <w:pPr>
              <w:jc w:val="center"/>
              <w:rPr>
                <w:sz w:val="16"/>
              </w:rPr>
            </w:pPr>
            <w:r w:rsidRPr="007B52AB">
              <w:rPr>
                <w:sz w:val="16"/>
                <w:lang w:val="ru-RU"/>
              </w:rPr>
              <w:t xml:space="preserve">г. Макарьев, ул. </w:t>
            </w:r>
            <w:r>
              <w:rPr>
                <w:sz w:val="16"/>
              </w:rPr>
              <w:t xml:space="preserve">Б.Советская, </w:t>
            </w:r>
          </w:p>
          <w:p w:rsidR="007A325E" w:rsidRDefault="007A325E" w:rsidP="00B42B0F">
            <w:pPr>
              <w:snapToGrid w:val="0"/>
              <w:spacing w:after="200"/>
              <w:jc w:val="center"/>
              <w:rPr>
                <w:sz w:val="16"/>
                <w:szCs w:val="16"/>
              </w:rPr>
            </w:pPr>
            <w:r>
              <w:rPr>
                <w:sz w:val="16"/>
                <w:szCs w:val="16"/>
              </w:rPr>
              <w:t>д. 3 кв. 4</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13,22\13,2</w:t>
            </w:r>
          </w:p>
          <w:p w:rsidR="007A325E" w:rsidRDefault="007A325E" w:rsidP="00B42B0F">
            <w:pPr>
              <w:snapToGrid w:val="0"/>
              <w:spacing w:after="200"/>
              <w:jc w:val="center"/>
              <w:rPr>
                <w:sz w:val="16"/>
                <w:szCs w:val="16"/>
              </w:rPr>
            </w:pPr>
            <w:r>
              <w:rPr>
                <w:sz w:val="16"/>
                <w:szCs w:val="16"/>
              </w:rPr>
              <w:t>горланов лп</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81905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48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ул. </w:t>
            </w:r>
            <w:r>
              <w:rPr>
                <w:sz w:val="16"/>
                <w:szCs w:val="16"/>
              </w:rPr>
              <w:t>Б.Советская, д. 43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44:09:160212:53</w:t>
            </w:r>
          </w:p>
          <w:p w:rsidR="007A325E" w:rsidRDefault="007A325E" w:rsidP="00B42B0F">
            <w:pPr>
              <w:snapToGrid w:val="0"/>
              <w:jc w:val="center"/>
              <w:rPr>
                <w:sz w:val="16"/>
                <w:szCs w:val="16"/>
              </w:rPr>
            </w:pPr>
            <w:r>
              <w:rPr>
                <w:sz w:val="16"/>
                <w:szCs w:val="16"/>
              </w:rPr>
              <w:t>537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31,73\24,46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зимарин ва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50395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113</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область, г. Макарьев, ул. Б.Советская, д. 15 кв. 1 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44:09:160220:22</w:t>
            </w:r>
          </w:p>
          <w:p w:rsidR="007A325E" w:rsidRDefault="007A325E" w:rsidP="00B42B0F">
            <w:pPr>
              <w:snapToGrid w:val="0"/>
              <w:spacing w:after="200"/>
              <w:jc w:val="center"/>
              <w:rPr>
                <w:sz w:val="16"/>
                <w:szCs w:val="16"/>
              </w:rPr>
            </w:pPr>
            <w:r>
              <w:rPr>
                <w:sz w:val="16"/>
                <w:szCs w:val="16"/>
              </w:rPr>
              <w:t>744м.кв</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22,46\14,7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зимарина тв</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55692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Жилая квартира № 1</w:t>
            </w:r>
          </w:p>
          <w:p w:rsidR="007A325E" w:rsidRDefault="007A325E" w:rsidP="00B42B0F">
            <w:pPr>
              <w:snapToGrid w:val="0"/>
              <w:spacing w:after="200"/>
              <w:jc w:val="center"/>
              <w:rPr>
                <w:sz w:val="16"/>
                <w:szCs w:val="16"/>
              </w:rPr>
            </w:pPr>
            <w:r>
              <w:rPr>
                <w:sz w:val="16"/>
                <w:szCs w:val="16"/>
              </w:rPr>
              <w:t>приватиз</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область,</w:t>
            </w:r>
          </w:p>
          <w:p w:rsidR="007A325E" w:rsidRPr="007B52AB" w:rsidRDefault="007A325E" w:rsidP="00B42B0F">
            <w:pPr>
              <w:jc w:val="center"/>
              <w:rPr>
                <w:sz w:val="16"/>
                <w:szCs w:val="16"/>
                <w:lang w:val="ru-RU"/>
              </w:rPr>
            </w:pPr>
            <w:r w:rsidRPr="007B52AB">
              <w:rPr>
                <w:sz w:val="16"/>
                <w:szCs w:val="16"/>
                <w:lang w:val="ru-RU"/>
              </w:rPr>
              <w:t xml:space="preserve"> г. Макарьев, ул. Б.Советская, д. 14 кв. 1</w:t>
            </w:r>
          </w:p>
          <w:p w:rsidR="007A325E" w:rsidRPr="007B52AB" w:rsidRDefault="007A325E" w:rsidP="00B42B0F">
            <w:pPr>
              <w:spacing w:after="200"/>
              <w:jc w:val="center"/>
              <w:rPr>
                <w:sz w:val="16"/>
                <w:szCs w:val="16"/>
                <w:lang w:val="ru-RU"/>
              </w:rPr>
            </w:pPr>
            <w:r w:rsidRPr="007B52AB">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446096160218:7</w:t>
            </w:r>
          </w:p>
          <w:p w:rsidR="007A325E" w:rsidRDefault="007A325E" w:rsidP="00B42B0F">
            <w:pPr>
              <w:snapToGrid w:val="0"/>
              <w:spacing w:after="200"/>
              <w:jc w:val="center"/>
              <w:rPr>
                <w:sz w:val="16"/>
                <w:szCs w:val="16"/>
              </w:rPr>
            </w:pPr>
            <w:r>
              <w:rPr>
                <w:sz w:val="16"/>
                <w:szCs w:val="16"/>
              </w:rPr>
              <w:t>635-о.уч</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25,31\16,34</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солнцева лп</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38373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№2</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область, г. Макарьев, ул. Б.Советская, д. 14 кв. п\арх</w:t>
            </w:r>
          </w:p>
        </w:tc>
        <w:tc>
          <w:tcPr>
            <w:tcW w:w="124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23,46\13,72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пыхтин ма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38373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№3</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область, г. Макарьев, ул. Б.Советская, д. 14 кв. 3</w:t>
            </w:r>
          </w:p>
          <w:p w:rsidR="007A325E" w:rsidRPr="007B52AB" w:rsidRDefault="007A325E" w:rsidP="00B42B0F">
            <w:pPr>
              <w:snapToGrid w:val="0"/>
              <w:spacing w:after="200"/>
              <w:jc w:val="center"/>
              <w:rPr>
                <w:sz w:val="16"/>
                <w:szCs w:val="16"/>
                <w:lang w:val="ru-RU"/>
              </w:rPr>
            </w:pPr>
            <w:r w:rsidRPr="007B52AB">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28,91\12,63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аксёнов ви</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38373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778"/>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№4</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 xml:space="preserve">Костромская область, г. Макарьев, ул. Б.Советская, д. 14 кв. 4 </w:t>
            </w:r>
          </w:p>
          <w:p w:rsidR="007A325E" w:rsidRPr="007B52AB" w:rsidRDefault="007A325E" w:rsidP="00B42B0F">
            <w:pPr>
              <w:snapToGrid w:val="0"/>
              <w:jc w:val="center"/>
              <w:rPr>
                <w:sz w:val="16"/>
                <w:szCs w:val="16"/>
                <w:lang w:val="ru-RU"/>
              </w:rPr>
            </w:pPr>
            <w:r w:rsidRPr="007B52AB">
              <w:rPr>
                <w:sz w:val="16"/>
                <w:szCs w:val="16"/>
                <w:lang w:val="ru-RU"/>
              </w:rPr>
              <w:t>п\арх</w:t>
            </w:r>
          </w:p>
          <w:p w:rsidR="007A325E" w:rsidRPr="007B52AB" w:rsidRDefault="007A325E" w:rsidP="00B42B0F">
            <w:pPr>
              <w:snapToGrid w:val="0"/>
              <w:spacing w:after="200"/>
              <w:jc w:val="center"/>
              <w:rPr>
                <w:sz w:val="16"/>
                <w:szCs w:val="16"/>
                <w:lang w:val="ru-RU"/>
              </w:rPr>
            </w:pPr>
          </w:p>
        </w:tc>
        <w:tc>
          <w:tcPr>
            <w:tcW w:w="124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50,57\34,06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куликова тб</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38373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область, г. Макарьев, ул. Б.Советская, д. 10/2, кв. 2п\арх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44:09:160219:16</w:t>
            </w:r>
          </w:p>
          <w:p w:rsidR="007A325E" w:rsidRDefault="007A325E" w:rsidP="00B42B0F">
            <w:pPr>
              <w:snapToGrid w:val="0"/>
              <w:jc w:val="center"/>
              <w:rPr>
                <w:sz w:val="16"/>
                <w:szCs w:val="16"/>
              </w:rPr>
            </w:pPr>
            <w:r>
              <w:rPr>
                <w:sz w:val="16"/>
                <w:szCs w:val="16"/>
              </w:rPr>
              <w:t>750</w:t>
            </w:r>
          </w:p>
          <w:p w:rsidR="007A325E" w:rsidRDefault="007A325E" w:rsidP="00B42B0F">
            <w:pPr>
              <w:snapToGrid w:val="0"/>
              <w:spacing w:after="200"/>
              <w:jc w:val="center"/>
              <w:rPr>
                <w:sz w:val="16"/>
                <w:szCs w:val="16"/>
              </w:rPr>
            </w:pPr>
            <w:r>
              <w:rPr>
                <w:sz w:val="16"/>
                <w:szCs w:val="16"/>
              </w:rPr>
              <w:t>О.уч.</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68,11\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малышева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101075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119</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11 в двенадцатиквартирном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ул. </w:t>
            </w:r>
            <w:r>
              <w:rPr>
                <w:sz w:val="16"/>
                <w:szCs w:val="16"/>
              </w:rPr>
              <w:t>Б.Советская,д.42  кв.11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44:09:160212:56-2502-о.у.</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38,3\19,1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слащёв ав</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167084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sidRPr="007B52AB">
              <w:rPr>
                <w:sz w:val="16"/>
                <w:szCs w:val="16"/>
                <w:lang w:val="ru-RU"/>
              </w:rPr>
              <w:t xml:space="preserve">Костромская область, г. Макарьев, ул. </w:t>
            </w:r>
            <w:r>
              <w:rPr>
                <w:sz w:val="16"/>
                <w:szCs w:val="16"/>
              </w:rPr>
              <w:t>Б.Советская,</w:t>
            </w:r>
          </w:p>
          <w:p w:rsidR="007A325E" w:rsidRDefault="007A325E" w:rsidP="00B42B0F">
            <w:pPr>
              <w:spacing w:after="200"/>
              <w:jc w:val="center"/>
              <w:rPr>
                <w:sz w:val="16"/>
                <w:szCs w:val="16"/>
              </w:rPr>
            </w:pPr>
            <w:r>
              <w:rPr>
                <w:sz w:val="16"/>
                <w:szCs w:val="16"/>
              </w:rPr>
              <w:t>д.41 кв. 11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44:09:160212:56-2502-о.у.</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35,44\24,1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краснопёров ан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39266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Помещение в здании магазина</w:t>
            </w:r>
          </w:p>
          <w:p w:rsidR="007A325E" w:rsidRDefault="007A325E" w:rsidP="00B42B0F">
            <w:pPr>
              <w:spacing w:after="200"/>
              <w:jc w:val="center"/>
              <w:rPr>
                <w:sz w:val="16"/>
                <w:szCs w:val="16"/>
              </w:rPr>
            </w:pP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jc w:val="center"/>
              <w:rPr>
                <w:sz w:val="16"/>
                <w:szCs w:val="16"/>
                <w:lang w:val="ru-RU"/>
              </w:rPr>
            </w:pPr>
            <w:r w:rsidRPr="007B52AB">
              <w:rPr>
                <w:sz w:val="16"/>
                <w:szCs w:val="16"/>
                <w:lang w:val="ru-RU"/>
              </w:rPr>
              <w:t>Костромская область, г. Макарьев, ул. Б. Советская, д.17</w:t>
            </w:r>
          </w:p>
          <w:p w:rsidR="007A325E" w:rsidRPr="007B52AB" w:rsidRDefault="007A325E" w:rsidP="00B42B0F">
            <w:pPr>
              <w:spacing w:after="200"/>
              <w:jc w:val="center"/>
              <w:rPr>
                <w:sz w:val="16"/>
                <w:szCs w:val="16"/>
                <w:lang w:val="ru-RU"/>
              </w:rPr>
            </w:pPr>
            <w:r w:rsidRPr="007B52AB">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44:09:1602220:4</w:t>
            </w:r>
          </w:p>
          <w:p w:rsidR="007A325E" w:rsidRDefault="007A325E" w:rsidP="00B42B0F">
            <w:pPr>
              <w:snapToGrid w:val="0"/>
              <w:spacing w:after="200"/>
              <w:jc w:val="center"/>
              <w:rPr>
                <w:sz w:val="16"/>
                <w:szCs w:val="16"/>
              </w:rPr>
            </w:pPr>
            <w:r>
              <w:rPr>
                <w:sz w:val="16"/>
                <w:szCs w:val="16"/>
              </w:rPr>
              <w:t>797</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одноэтажное, пл. 24,51 кв.м.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3540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магазина</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sidRPr="007B52AB">
              <w:rPr>
                <w:sz w:val="16"/>
                <w:szCs w:val="16"/>
                <w:lang w:val="ru-RU"/>
              </w:rPr>
              <w:t xml:space="preserve">Костромская область, г. Макарьев, ул. </w:t>
            </w:r>
            <w:r>
              <w:rPr>
                <w:sz w:val="16"/>
                <w:szCs w:val="16"/>
              </w:rPr>
              <w:t>М. Советская, 29</w:t>
            </w:r>
          </w:p>
          <w:p w:rsidR="007A325E" w:rsidRDefault="007A325E" w:rsidP="00B42B0F">
            <w:pPr>
              <w:spacing w:after="200"/>
              <w:jc w:val="center"/>
              <w:rPr>
                <w:sz w:val="16"/>
                <w:szCs w:val="16"/>
              </w:rPr>
            </w:pPr>
            <w:r>
              <w:rPr>
                <w:sz w:val="16"/>
                <w:szCs w:val="16"/>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20</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ул. </w:t>
            </w:r>
            <w:r>
              <w:rPr>
                <w:sz w:val="16"/>
                <w:szCs w:val="16"/>
              </w:rPr>
              <w:t>Ветлужская, д. 2/1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44:0961602116</w:t>
            </w:r>
          </w:p>
          <w:p w:rsidR="007A325E" w:rsidRDefault="007A325E" w:rsidP="00B42B0F">
            <w:pPr>
              <w:snapToGrid w:val="0"/>
              <w:spacing w:after="200"/>
              <w:jc w:val="center"/>
              <w:rPr>
                <w:sz w:val="16"/>
                <w:szCs w:val="16"/>
              </w:rPr>
            </w:pPr>
            <w:r>
              <w:rPr>
                <w:sz w:val="16"/>
                <w:szCs w:val="16"/>
              </w:rPr>
              <w:t>321квм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22,31\14,37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кушакова иа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30413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124</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8 в квосьмиквартирном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пер. </w:t>
            </w:r>
            <w:r>
              <w:rPr>
                <w:sz w:val="16"/>
                <w:szCs w:val="16"/>
              </w:rPr>
              <w:t>Ветлужский, д. 5  кв. 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63,41\32,83\</w:t>
            </w:r>
          </w:p>
          <w:p w:rsidR="007A325E" w:rsidRDefault="007A325E" w:rsidP="00B42B0F">
            <w:pPr>
              <w:pStyle w:val="a0"/>
              <w:snapToGrid w:val="0"/>
              <w:jc w:val="center"/>
              <w:rPr>
                <w:rFonts w:ascii="Times New Roman" w:hAnsi="Times New Roman"/>
                <w:sz w:val="16"/>
                <w:szCs w:val="16"/>
              </w:rPr>
            </w:pP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колосов ви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21592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125</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sidRPr="007B52AB">
              <w:rPr>
                <w:sz w:val="16"/>
                <w:szCs w:val="16"/>
                <w:lang w:val="ru-RU"/>
              </w:rPr>
              <w:t xml:space="preserve">Костромская область, г. Макарьев, ул. </w:t>
            </w:r>
            <w:r>
              <w:rPr>
                <w:sz w:val="16"/>
                <w:szCs w:val="16"/>
              </w:rPr>
              <w:t>В.Набережная,</w:t>
            </w:r>
          </w:p>
          <w:p w:rsidR="007A325E" w:rsidRDefault="007A325E" w:rsidP="00B42B0F">
            <w:pPr>
              <w:spacing w:after="200"/>
              <w:jc w:val="center"/>
              <w:rPr>
                <w:sz w:val="16"/>
                <w:szCs w:val="16"/>
              </w:rPr>
            </w:pPr>
            <w:r>
              <w:rPr>
                <w:sz w:val="16"/>
                <w:szCs w:val="16"/>
              </w:rPr>
              <w:t>д. 81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44:09:160207:10</w:t>
            </w:r>
          </w:p>
          <w:p w:rsidR="007A325E" w:rsidRDefault="007A325E" w:rsidP="00B42B0F">
            <w:pPr>
              <w:snapToGrid w:val="0"/>
              <w:spacing w:after="200"/>
              <w:jc w:val="center"/>
              <w:rPr>
                <w:sz w:val="16"/>
                <w:szCs w:val="16"/>
              </w:rPr>
            </w:pPr>
            <w:r>
              <w:rPr>
                <w:sz w:val="16"/>
                <w:szCs w:val="16"/>
              </w:rPr>
              <w:t>527квм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Крюкова нд</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34402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126</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jc w:val="center"/>
              <w:rPr>
                <w:sz w:val="16"/>
                <w:szCs w:val="16"/>
                <w:lang w:val="ru-RU"/>
              </w:rPr>
            </w:pPr>
            <w:r w:rsidRPr="007B52AB">
              <w:rPr>
                <w:sz w:val="16"/>
                <w:szCs w:val="16"/>
                <w:lang w:val="ru-RU"/>
              </w:rPr>
              <w:t>Костромская область, г Макарьев, ул.Н. Валовая д. 1 « б»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44:09:160237:10</w:t>
            </w:r>
          </w:p>
          <w:p w:rsidR="007A325E" w:rsidRDefault="007A325E" w:rsidP="00B42B0F">
            <w:pPr>
              <w:snapToGrid w:val="0"/>
              <w:spacing w:after="200"/>
              <w:jc w:val="center"/>
              <w:rPr>
                <w:sz w:val="16"/>
                <w:szCs w:val="16"/>
              </w:rPr>
            </w:pPr>
            <w:r>
              <w:rPr>
                <w:sz w:val="16"/>
                <w:szCs w:val="16"/>
              </w:rPr>
              <w:t>903-о.уч.</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52,2\35,7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крюкова нн</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171443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127</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4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ул. </w:t>
            </w:r>
            <w:r>
              <w:rPr>
                <w:sz w:val="16"/>
                <w:szCs w:val="16"/>
              </w:rPr>
              <w:t>Гаево, д. 58 кв.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44:09:160234:78</w:t>
            </w:r>
          </w:p>
          <w:p w:rsidR="007A325E" w:rsidRDefault="007A325E" w:rsidP="00B42B0F">
            <w:pPr>
              <w:snapToGrid w:val="0"/>
              <w:spacing w:after="200"/>
              <w:jc w:val="center"/>
              <w:rPr>
                <w:sz w:val="16"/>
                <w:szCs w:val="16"/>
              </w:rPr>
            </w:pPr>
            <w:r>
              <w:rPr>
                <w:sz w:val="16"/>
                <w:szCs w:val="16"/>
              </w:rPr>
              <w:t>346в.м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26,11\18,32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сухинина гл</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25125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Груздева, д. 17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44:09:160215:24</w:t>
            </w:r>
          </w:p>
          <w:p w:rsidR="007A325E" w:rsidRDefault="007A325E" w:rsidP="00B42B0F">
            <w:pPr>
              <w:snapToGrid w:val="0"/>
              <w:spacing w:after="200"/>
              <w:jc w:val="center"/>
              <w:rPr>
                <w:sz w:val="16"/>
                <w:szCs w:val="16"/>
              </w:rPr>
            </w:pPr>
            <w:r>
              <w:rPr>
                <w:sz w:val="16"/>
                <w:szCs w:val="16"/>
              </w:rPr>
              <w:t>1175кв.м.о.у.</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19,83+24,56(11,36+14,7)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мегалинский м</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51022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129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 г. Макарьев, ул. </w:t>
            </w:r>
            <w:r>
              <w:rPr>
                <w:sz w:val="16"/>
                <w:szCs w:val="16"/>
              </w:rPr>
              <w:t>Груздева, д. 17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w:t>
            </w:r>
          </w:p>
          <w:p w:rsidR="007A325E" w:rsidRDefault="007A325E" w:rsidP="00B42B0F">
            <w:pPr>
              <w:snapToGrid w:val="0"/>
              <w:spacing w:after="200"/>
              <w:jc w:val="center"/>
              <w:rPr>
                <w:sz w:val="16"/>
                <w:szCs w:val="16"/>
              </w:rPr>
            </w:pPr>
            <w:r>
              <w:rPr>
                <w:sz w:val="16"/>
                <w:szCs w:val="16"/>
              </w:rPr>
              <w:t>1175о.у.</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25,63\13,28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малышева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51022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 xml:space="preserve">Железнодорожная, д.28 кв.1 </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47,4\35,4</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тетенёв ан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12583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131</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Железнодорожная, д.23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44:09:061601:46</w:t>
            </w:r>
          </w:p>
          <w:p w:rsidR="007A325E" w:rsidRDefault="007A325E" w:rsidP="00B42B0F">
            <w:pPr>
              <w:snapToGrid w:val="0"/>
              <w:spacing w:after="200"/>
              <w:jc w:val="center"/>
              <w:rPr>
                <w:sz w:val="16"/>
                <w:szCs w:val="16"/>
              </w:rPr>
            </w:pPr>
            <w:r>
              <w:rPr>
                <w:sz w:val="16"/>
                <w:szCs w:val="16"/>
              </w:rPr>
              <w:t>1363,5кв.м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44,3\33,3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Филатов  вп</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63706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132</w:t>
            </w:r>
          </w:p>
        </w:tc>
        <w:tc>
          <w:tcPr>
            <w:tcW w:w="171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Жилая квартира № 3 в трехквартирном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Железнодорожная, д.17 кв.3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44:09:061601:41</w:t>
            </w:r>
          </w:p>
          <w:p w:rsidR="007A325E" w:rsidRDefault="007A325E" w:rsidP="00B42B0F">
            <w:pPr>
              <w:snapToGrid w:val="0"/>
              <w:spacing w:after="200"/>
              <w:jc w:val="center"/>
              <w:rPr>
                <w:sz w:val="16"/>
                <w:szCs w:val="16"/>
              </w:rPr>
            </w:pPr>
            <w:r>
              <w:rPr>
                <w:sz w:val="16"/>
                <w:szCs w:val="16"/>
              </w:rPr>
              <w:t>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53,7\29,1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жердина ми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32807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Железнодорожная, д.40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23,4\13,6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 xml:space="preserve">акулов на </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19243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Железнодорожная, д.40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23,4\13,6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барабошкина   та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19243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г. Костромская область, Макарьев, п. Комсомолка, ул. </w:t>
            </w:r>
            <w:r>
              <w:rPr>
                <w:sz w:val="16"/>
                <w:szCs w:val="16"/>
              </w:rPr>
              <w:t>Заречная, д.23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44:09:061601:82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260,0кв.м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54,7\38,2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колебин аи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63750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Комсомолка,ул. </w:t>
            </w:r>
            <w:r>
              <w:rPr>
                <w:sz w:val="16"/>
                <w:szCs w:val="16"/>
              </w:rPr>
              <w:t>Заречная, д.38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38,4\23,9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смирнов ал</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16608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Заречная, д.21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58,1\38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елистратова аа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54990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7B52AB" w:rsidRDefault="007A325E" w:rsidP="00B42B0F">
            <w:pPr>
              <w:snapToGrid w:val="0"/>
              <w:spacing w:after="200"/>
              <w:rPr>
                <w:sz w:val="16"/>
                <w:szCs w:val="16"/>
                <w:lang w:val="ru-RU"/>
              </w:rPr>
            </w:pPr>
            <w:r w:rsidRPr="007B52AB">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7B52AB">
              <w:rPr>
                <w:sz w:val="16"/>
                <w:szCs w:val="16"/>
                <w:lang w:val="ru-RU"/>
              </w:rPr>
              <w:t xml:space="preserve">Костромская область, г. Макарьев, п. Комсомолка, ул. </w:t>
            </w:r>
            <w:r>
              <w:rPr>
                <w:sz w:val="16"/>
                <w:szCs w:val="16"/>
              </w:rPr>
              <w:t>Заречная, д.21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58,1\38,0</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чамина лф</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54990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139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5</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Зеленая,д. 21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44:09:160205:22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380,0кв.м.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38,2(24,8)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 xml:space="preserve"> куликова  вв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62407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27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44:09:160205:25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1000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38,97\23,71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громов вв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54375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23 кв. 2-3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44:09:160205:23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1592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46,32+9,11(22,6+9,11)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панихина ак</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60457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5</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23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44:09:160205:23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1592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37,68\23,03смирнова гп</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60457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10</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23кв. 10</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44:09:160205:23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1592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37,78\22,99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смородин ве</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60457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1а ,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44:09:160208:12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688кв.м.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32700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32,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44:09:160204:6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1215,0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26,72\20,91</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45865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32,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44:09:160204:6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1215,0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26,52\20,22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илина оа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45865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№3</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Зеленая,д. 32,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44:09:160204:6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1215,0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26,32\19,72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воронина гл</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45865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№4</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Зеленая, д. 32, кв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44:09:160204:6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1215,0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26,32\19,49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сухинин пи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45865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263"/>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149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№8</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ул.Катанова 155 кв.8</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50,6\31,8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ваева гю</w:t>
            </w:r>
          </w:p>
        </w:tc>
        <w:tc>
          <w:tcPr>
            <w:tcW w:w="1770" w:type="dxa"/>
            <w:tcBorders>
              <w:top w:val="single" w:sz="4" w:space="0" w:color="000000"/>
              <w:left w:val="single" w:sz="4" w:space="0" w:color="000000"/>
              <w:bottom w:val="single" w:sz="4" w:space="0" w:color="000000"/>
            </w:tcBorders>
            <w:vAlign w:val="bottom"/>
          </w:tcPr>
          <w:p w:rsidR="007A325E" w:rsidRDefault="007A325E" w:rsidP="00B42B0F">
            <w:pPr>
              <w:pStyle w:val="a0"/>
              <w:snapToGrid w:val="0"/>
              <w:jc w:val="center"/>
              <w:rPr>
                <w:rFonts w:ascii="Times New Roman" w:hAnsi="Times New Roman"/>
                <w:sz w:val="20"/>
                <w:szCs w:val="16"/>
              </w:rPr>
            </w:pPr>
            <w:r>
              <w:rPr>
                <w:rFonts w:ascii="Times New Roman" w:hAnsi="Times New Roman"/>
                <w:sz w:val="20"/>
                <w:szCs w:val="16"/>
              </w:rPr>
              <w:t>73420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30.12.2011г</w:t>
            </w: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20"/>
                <w:szCs w:val="20"/>
              </w:rPr>
            </w:pPr>
            <w:r>
              <w:rPr>
                <w:sz w:val="20"/>
                <w:szCs w:val="20"/>
              </w:rPr>
              <w:t>реш.суда 30.12.2011г</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RPr="002A7DAC"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150</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пер. </w:t>
            </w:r>
            <w:r>
              <w:rPr>
                <w:sz w:val="16"/>
                <w:szCs w:val="16"/>
              </w:rPr>
              <w:t>Комсомольский д.9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25.06.10</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Расп.157 А-р ,реш.суда от 25.06.2010</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RPr="002A7DAC"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151</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пер. </w:t>
            </w:r>
            <w:r>
              <w:rPr>
                <w:sz w:val="16"/>
                <w:szCs w:val="16"/>
              </w:rPr>
              <w:t>Комсомольский д.6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44:09:160223:70</w:t>
            </w:r>
          </w:p>
          <w:p w:rsidR="007A325E" w:rsidRDefault="007A325E" w:rsidP="00B42B0F">
            <w:pPr>
              <w:snapToGrid w:val="0"/>
              <w:spacing w:after="200"/>
              <w:jc w:val="center"/>
              <w:rPr>
                <w:sz w:val="16"/>
                <w:szCs w:val="16"/>
              </w:rPr>
            </w:pPr>
            <w:r>
              <w:rPr>
                <w:sz w:val="16"/>
                <w:szCs w:val="16"/>
              </w:rPr>
              <w:t>756,0</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15.08.2006г.</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152</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3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167 кв.3,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44:09:160210:40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1560,0кв.м.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26,19\18,89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валеева еа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68991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4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Катановад. 167   кв.4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44:09:160210:40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1560,0кв.м.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26,01\18,86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комиссарова ел</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68991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sidRPr="002A7DAC">
              <w:rPr>
                <w:sz w:val="16"/>
                <w:szCs w:val="16"/>
                <w:lang w:val="ru-RU"/>
              </w:rPr>
              <w:t xml:space="preserve">Костромская область, г. Макарьев, ул. </w:t>
            </w:r>
            <w:r>
              <w:rPr>
                <w:sz w:val="16"/>
                <w:szCs w:val="16"/>
              </w:rPr>
              <w:t>Катанова,</w:t>
            </w:r>
          </w:p>
          <w:p w:rsidR="007A325E" w:rsidRDefault="007A325E" w:rsidP="00B42B0F">
            <w:pPr>
              <w:spacing w:after="200"/>
              <w:jc w:val="center"/>
              <w:rPr>
                <w:sz w:val="16"/>
                <w:szCs w:val="16"/>
              </w:rPr>
            </w:pPr>
            <w:r>
              <w:rPr>
                <w:sz w:val="16"/>
                <w:szCs w:val="16"/>
              </w:rPr>
              <w:t xml:space="preserve"> д. 123,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37,9\18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баранова вн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123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37,6\18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федосеева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123 кв.3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37,7\18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павловская</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Катанова,</w:t>
            </w:r>
          </w:p>
          <w:p w:rsidR="007A325E" w:rsidRDefault="007A325E" w:rsidP="00B42B0F">
            <w:pPr>
              <w:spacing w:after="200"/>
              <w:jc w:val="center"/>
              <w:rPr>
                <w:sz w:val="16"/>
                <w:szCs w:val="16"/>
              </w:rPr>
            </w:pPr>
            <w:r>
              <w:rPr>
                <w:sz w:val="16"/>
                <w:szCs w:val="16"/>
              </w:rPr>
              <w:t xml:space="preserve"> д. 123,кв.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37,6\18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лебедева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123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37,1\18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протасова ан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159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123 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37,4\18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кораблёватн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Катанова,д. 123  кв. 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37,5\18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нестеров 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 123  кв. 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44:09:160223:79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819,0кв.м.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37,3\18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копылова еф</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93860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Катанова, д.177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44:09:160210:35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660,0кв.м.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34,8\25,2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туктарова иа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46780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Жилая квартира № 2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napToGrid w:val="0"/>
              <w:spacing w:after="200"/>
              <w:jc w:val="center"/>
              <w:rPr>
                <w:sz w:val="16"/>
                <w:szCs w:val="16"/>
                <w:lang w:val="ru-RU"/>
              </w:rPr>
            </w:pPr>
            <w:r w:rsidRPr="002A7DAC">
              <w:rPr>
                <w:sz w:val="16"/>
                <w:szCs w:val="16"/>
                <w:lang w:val="ru-RU"/>
              </w:rPr>
              <w:t>г. Макарьев, ул.Кадыйская14 кв2</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254475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№2</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Ковровская, </w:t>
            </w:r>
          </w:p>
          <w:p w:rsidR="007A325E" w:rsidRDefault="007A325E" w:rsidP="00B42B0F">
            <w:pPr>
              <w:spacing w:after="200"/>
              <w:jc w:val="center"/>
              <w:rPr>
                <w:sz w:val="16"/>
                <w:szCs w:val="16"/>
              </w:rPr>
            </w:pPr>
            <w:r>
              <w:rPr>
                <w:sz w:val="16"/>
                <w:szCs w:val="16"/>
              </w:rPr>
              <w:t>д. 21 ,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44:09:160213:50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537,0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52,7\41,77</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80322,35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8</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Ковровская, </w:t>
            </w:r>
          </w:p>
          <w:p w:rsidR="007A325E" w:rsidRDefault="007A325E" w:rsidP="00B42B0F">
            <w:pPr>
              <w:spacing w:after="200"/>
              <w:jc w:val="center"/>
              <w:rPr>
                <w:sz w:val="16"/>
                <w:szCs w:val="16"/>
              </w:rPr>
            </w:pPr>
            <w:r>
              <w:rPr>
                <w:sz w:val="16"/>
                <w:szCs w:val="16"/>
              </w:rPr>
              <w:t>д. 9  кв. 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8,41\8,41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меньшикова ав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25382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Ковровская, </w:t>
            </w:r>
          </w:p>
          <w:p w:rsidR="007A325E" w:rsidRDefault="007A325E" w:rsidP="00B42B0F">
            <w:pPr>
              <w:spacing w:after="200"/>
              <w:jc w:val="center"/>
              <w:rPr>
                <w:sz w:val="16"/>
                <w:szCs w:val="16"/>
              </w:rPr>
            </w:pPr>
            <w:r>
              <w:rPr>
                <w:sz w:val="16"/>
                <w:szCs w:val="16"/>
              </w:rPr>
              <w:t>д. 21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44:09:160213:50</w:t>
            </w:r>
          </w:p>
          <w:p w:rsidR="007A325E" w:rsidRDefault="007A325E" w:rsidP="00B42B0F">
            <w:pPr>
              <w:snapToGrid w:val="0"/>
              <w:spacing w:after="200"/>
              <w:jc w:val="center"/>
              <w:rPr>
                <w:sz w:val="16"/>
                <w:szCs w:val="16"/>
              </w:rPr>
            </w:pPr>
            <w:r>
              <w:rPr>
                <w:sz w:val="16"/>
                <w:szCs w:val="16"/>
              </w:rPr>
              <w:t>537,0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34,75\19,61</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37737,65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Ковровская, д. 24,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коликов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67500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Ковровская, д. 24,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44:09:160213:50</w:t>
            </w:r>
          </w:p>
          <w:p w:rsidR="007A325E" w:rsidRDefault="007A325E" w:rsidP="00B42B0F">
            <w:pPr>
              <w:snapToGrid w:val="0"/>
              <w:spacing w:after="200"/>
              <w:jc w:val="center"/>
              <w:rPr>
                <w:sz w:val="16"/>
                <w:szCs w:val="16"/>
              </w:rPr>
            </w:pPr>
            <w:r>
              <w:rPr>
                <w:sz w:val="16"/>
                <w:szCs w:val="16"/>
              </w:rPr>
              <w:t>537,0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45\34,3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герасммов ан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67500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169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Комсомольская, д. 15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45,2\23,5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чамин ви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23065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Здание столовой</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г.Макарьев, п. Комсомолка, ул. </w:t>
            </w:r>
            <w:r>
              <w:rPr>
                <w:sz w:val="16"/>
                <w:szCs w:val="16"/>
              </w:rPr>
              <w:t>Комсомольская, д. б/н</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одноэтажное, пл. 104 кв.м. (временно не используется</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273768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 г. Макарьев, п. Комсомолка, </w:t>
            </w:r>
          </w:p>
          <w:p w:rsidR="007A325E" w:rsidRDefault="007A325E" w:rsidP="00B42B0F">
            <w:pPr>
              <w:spacing w:after="200"/>
              <w:jc w:val="center"/>
              <w:rPr>
                <w:sz w:val="16"/>
                <w:szCs w:val="16"/>
              </w:rPr>
            </w:pPr>
            <w:r>
              <w:rPr>
                <w:sz w:val="16"/>
                <w:szCs w:val="16"/>
              </w:rPr>
              <w:t>ул. Новая, д.1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44:09:061601:108</w:t>
            </w:r>
          </w:p>
          <w:p w:rsidR="007A325E" w:rsidRDefault="007A325E" w:rsidP="00B42B0F">
            <w:pPr>
              <w:snapToGrid w:val="0"/>
              <w:spacing w:after="200"/>
              <w:jc w:val="center"/>
              <w:rPr>
                <w:sz w:val="16"/>
                <w:szCs w:val="16"/>
              </w:rPr>
            </w:pPr>
            <w:r>
              <w:rPr>
                <w:sz w:val="16"/>
                <w:szCs w:val="16"/>
              </w:rPr>
              <w:t>859,0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24,7\14,3</w:t>
            </w:r>
          </w:p>
          <w:p w:rsidR="007A325E" w:rsidRDefault="007A325E" w:rsidP="00B42B0F">
            <w:pPr>
              <w:snapToGrid w:val="0"/>
              <w:spacing w:after="200"/>
              <w:jc w:val="center"/>
              <w:rPr>
                <w:sz w:val="16"/>
                <w:szCs w:val="16"/>
              </w:rPr>
            </w:pPr>
            <w:r>
              <w:rPr>
                <w:sz w:val="16"/>
                <w:szCs w:val="16"/>
              </w:rPr>
              <w:t>белова вп</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8883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№2</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д.1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44:09:061601:109</w:t>
            </w:r>
          </w:p>
          <w:p w:rsidR="007A325E" w:rsidRDefault="007A325E" w:rsidP="00B42B0F">
            <w:pPr>
              <w:snapToGrid w:val="0"/>
              <w:spacing w:after="200"/>
              <w:jc w:val="center"/>
              <w:rPr>
                <w:sz w:val="16"/>
                <w:szCs w:val="16"/>
              </w:rPr>
            </w:pPr>
            <w:r>
              <w:rPr>
                <w:sz w:val="16"/>
                <w:szCs w:val="16"/>
              </w:rPr>
              <w:t>59,0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31,5\23,5</w:t>
            </w:r>
          </w:p>
          <w:p w:rsidR="007A325E" w:rsidRDefault="007A325E" w:rsidP="00B42B0F">
            <w:pPr>
              <w:snapToGrid w:val="0"/>
              <w:spacing w:after="200"/>
              <w:jc w:val="center"/>
              <w:rPr>
                <w:sz w:val="16"/>
                <w:szCs w:val="16"/>
              </w:rPr>
            </w:pPr>
            <w:r>
              <w:rPr>
                <w:sz w:val="16"/>
                <w:szCs w:val="16"/>
              </w:rPr>
              <w:t>зуева ак</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8883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п. Комсомолка,ул. </w:t>
            </w:r>
            <w:r>
              <w:rPr>
                <w:sz w:val="16"/>
                <w:szCs w:val="16"/>
              </w:rPr>
              <w:t>Новая, д.30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34,7\20,6</w:t>
            </w:r>
          </w:p>
          <w:p w:rsidR="007A325E" w:rsidRDefault="007A325E" w:rsidP="00B42B0F">
            <w:pPr>
              <w:snapToGrid w:val="0"/>
              <w:spacing w:after="200"/>
              <w:jc w:val="center"/>
              <w:rPr>
                <w:sz w:val="16"/>
                <w:szCs w:val="16"/>
              </w:rPr>
            </w:pPr>
            <w:r>
              <w:rPr>
                <w:sz w:val="16"/>
                <w:szCs w:val="16"/>
              </w:rPr>
              <w:t>смирнов ав</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17971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174</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д.7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45,6\35,6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шаров вю</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25769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175</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д.10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22,1\15,4</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корепова оп</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13218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176</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Н. Новая, д1б,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171443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177</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д.4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44,3\33,9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нефедов аи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32583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178</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д.4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44,4\33,8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карсаков са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32583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426"/>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179</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ул. </w:t>
            </w:r>
            <w:r>
              <w:rPr>
                <w:sz w:val="16"/>
                <w:szCs w:val="16"/>
              </w:rPr>
              <w:t>Новая, д.2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42,8\31,5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щеглов аб</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65165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Н. Набережная, д. 46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44:09:160230:29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956,0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38,5\22,75</w:t>
            </w:r>
          </w:p>
          <w:p w:rsidR="007A325E" w:rsidRDefault="007A325E" w:rsidP="00B42B0F">
            <w:pPr>
              <w:snapToGrid w:val="0"/>
              <w:spacing w:after="200"/>
              <w:jc w:val="center"/>
              <w:rPr>
                <w:sz w:val="16"/>
                <w:szCs w:val="16"/>
              </w:rPr>
            </w:pPr>
            <w:r>
              <w:rPr>
                <w:sz w:val="16"/>
                <w:szCs w:val="16"/>
              </w:rPr>
              <w:t>шелудченко о</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39300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Н. Набережная, д. 8 кв. 1</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44:09:160223:9</w:t>
            </w:r>
          </w:p>
          <w:p w:rsidR="007A325E" w:rsidRDefault="007A325E" w:rsidP="00B42B0F">
            <w:pPr>
              <w:snapToGrid w:val="0"/>
              <w:spacing w:after="200"/>
              <w:jc w:val="center"/>
              <w:rPr>
                <w:sz w:val="16"/>
                <w:szCs w:val="16"/>
              </w:rPr>
            </w:pPr>
            <w:r>
              <w:rPr>
                <w:sz w:val="16"/>
                <w:szCs w:val="16"/>
              </w:rPr>
              <w:t>1653,0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31,7\21,85</w:t>
            </w:r>
          </w:p>
          <w:p w:rsidR="007A325E" w:rsidRDefault="007A325E" w:rsidP="00B42B0F">
            <w:pPr>
              <w:snapToGrid w:val="0"/>
              <w:spacing w:after="200"/>
              <w:jc w:val="center"/>
              <w:rPr>
                <w:sz w:val="16"/>
                <w:szCs w:val="16"/>
              </w:rPr>
            </w:pPr>
            <w:r>
              <w:rPr>
                <w:sz w:val="16"/>
                <w:szCs w:val="16"/>
              </w:rPr>
              <w:t>смирнова нг</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49549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182</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область,г. Макарьев, Нефтебаза, д.1кв. 2</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20"/>
                <w:szCs w:val="20"/>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49,2\25,4</w:t>
            </w:r>
          </w:p>
          <w:p w:rsidR="007A325E" w:rsidRDefault="007A325E" w:rsidP="00B42B0F">
            <w:pPr>
              <w:snapToGrid w:val="0"/>
              <w:spacing w:after="200"/>
              <w:jc w:val="center"/>
              <w:rPr>
                <w:sz w:val="16"/>
                <w:szCs w:val="16"/>
              </w:rPr>
            </w:pPr>
            <w:r>
              <w:rPr>
                <w:sz w:val="16"/>
                <w:szCs w:val="16"/>
              </w:rPr>
              <w:t>бглич вд</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130157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3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Нефтебаза, д.1,кв.3</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20"/>
                <w:szCs w:val="20"/>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29,6\19</w:t>
            </w:r>
          </w:p>
          <w:p w:rsidR="007A325E" w:rsidRDefault="007A325E" w:rsidP="00B42B0F">
            <w:pPr>
              <w:snapToGrid w:val="0"/>
              <w:spacing w:after="200"/>
              <w:jc w:val="center"/>
              <w:rPr>
                <w:sz w:val="16"/>
                <w:szCs w:val="16"/>
              </w:rPr>
            </w:pPr>
            <w:r>
              <w:rPr>
                <w:sz w:val="16"/>
                <w:szCs w:val="16"/>
              </w:rPr>
              <w:t>герасимчук кф</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130157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184</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Новоселов, д.5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44:09:160245:46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564,0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44,7\29,5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гречухин сн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97500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Жилая квартира № 14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г.Макарьев мкн.23 кв.д.27 кв.14</w:t>
            </w:r>
          </w:p>
          <w:p w:rsidR="007A325E" w:rsidRDefault="007A325E" w:rsidP="00B42B0F">
            <w:pPr>
              <w:snapToGrid w:val="0"/>
              <w:spacing w:after="200"/>
              <w:jc w:val="center"/>
              <w:rPr>
                <w:sz w:val="16"/>
                <w:szCs w:val="16"/>
              </w:rPr>
            </w:pPr>
            <w:r>
              <w:rPr>
                <w:sz w:val="16"/>
                <w:szCs w:val="16"/>
              </w:rPr>
              <w:t>(присв.)</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186</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Жилая квартира №1(2-х кв.дом)</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Жилая квартира №1Костромская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пер. </w:t>
            </w:r>
            <w:r>
              <w:rPr>
                <w:sz w:val="16"/>
                <w:szCs w:val="16"/>
              </w:rPr>
              <w:t xml:space="preserve">Макарьевский, д. 4 кв.1, </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44:09:160234:81</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649кв..м</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78250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пер. </w:t>
            </w:r>
            <w:r>
              <w:rPr>
                <w:sz w:val="16"/>
                <w:szCs w:val="16"/>
              </w:rPr>
              <w:t>Макарьевский, д. 4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44:09:160234:80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649кв.м.</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78250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Мелиораторов, д.7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44:09:160102:37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3085</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19785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189</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5 в двенадцатиквартирном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5,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44:09:160102:37</w:t>
            </w:r>
          </w:p>
          <w:p w:rsidR="007A325E" w:rsidRDefault="007A325E" w:rsidP="00B42B0F">
            <w:pPr>
              <w:snapToGrid w:val="0"/>
              <w:spacing w:after="200"/>
              <w:jc w:val="center"/>
              <w:rPr>
                <w:sz w:val="16"/>
                <w:szCs w:val="16"/>
              </w:rPr>
            </w:pPr>
            <w:r>
              <w:rPr>
                <w:sz w:val="16"/>
                <w:szCs w:val="16"/>
              </w:rPr>
              <w:t>3085кв.м.</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52,22\36,12</w:t>
            </w:r>
          </w:p>
          <w:p w:rsidR="007A325E" w:rsidRDefault="007A325E" w:rsidP="00B42B0F">
            <w:pPr>
              <w:snapToGrid w:val="0"/>
              <w:spacing w:after="200"/>
              <w:jc w:val="center"/>
              <w:rPr>
                <w:sz w:val="16"/>
                <w:szCs w:val="16"/>
              </w:rPr>
            </w:pPr>
            <w:r>
              <w:rPr>
                <w:sz w:val="16"/>
                <w:szCs w:val="16"/>
              </w:rPr>
              <w:t>павлова 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13699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10</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кв.,д. 13  кв.10</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44:09:160223:96</w:t>
            </w:r>
          </w:p>
          <w:p w:rsidR="007A325E" w:rsidRDefault="007A325E" w:rsidP="00B42B0F">
            <w:pPr>
              <w:snapToGrid w:val="0"/>
              <w:spacing w:after="200"/>
              <w:jc w:val="center"/>
              <w:rPr>
                <w:sz w:val="16"/>
                <w:szCs w:val="16"/>
              </w:rPr>
            </w:pPr>
            <w:r>
              <w:rPr>
                <w:sz w:val="16"/>
                <w:szCs w:val="16"/>
              </w:rPr>
              <w:t>2978,2</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38,2\15,93</w:t>
            </w:r>
          </w:p>
          <w:p w:rsidR="007A325E" w:rsidRDefault="007A325E" w:rsidP="00B42B0F">
            <w:pPr>
              <w:snapToGrid w:val="0"/>
              <w:spacing w:after="200"/>
              <w:rPr>
                <w:sz w:val="16"/>
                <w:szCs w:val="16"/>
              </w:rPr>
            </w:pPr>
            <w:r>
              <w:rPr>
                <w:sz w:val="16"/>
                <w:szCs w:val="16"/>
              </w:rPr>
              <w:t>ражева ин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139897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15</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д.13,кв.15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44:09:160223:96</w:t>
            </w:r>
          </w:p>
          <w:p w:rsidR="007A325E" w:rsidRDefault="007A325E" w:rsidP="00B42B0F">
            <w:pPr>
              <w:snapToGrid w:val="0"/>
              <w:spacing w:after="200"/>
              <w:jc w:val="center"/>
              <w:rPr>
                <w:sz w:val="16"/>
                <w:szCs w:val="16"/>
              </w:rPr>
            </w:pPr>
            <w:r>
              <w:rPr>
                <w:sz w:val="16"/>
                <w:szCs w:val="16"/>
              </w:rPr>
              <w:t>2978,2</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50,56\25,06</w:t>
            </w:r>
          </w:p>
          <w:p w:rsidR="007A325E" w:rsidRDefault="007A325E" w:rsidP="00B42B0F">
            <w:pPr>
              <w:snapToGrid w:val="0"/>
              <w:spacing w:after="200"/>
              <w:rPr>
                <w:sz w:val="16"/>
                <w:szCs w:val="16"/>
              </w:rPr>
            </w:pPr>
            <w:r>
              <w:rPr>
                <w:sz w:val="16"/>
                <w:szCs w:val="16"/>
              </w:rPr>
              <w:t>черняев сл</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139897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192</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6 в двенадцатиквартирном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11  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44:09:160223:92571,0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49,13\32,47</w:t>
            </w:r>
          </w:p>
          <w:p w:rsidR="007A325E" w:rsidRDefault="007A325E" w:rsidP="00B42B0F">
            <w:pPr>
              <w:snapToGrid w:val="0"/>
              <w:spacing w:after="200"/>
              <w:rPr>
                <w:sz w:val="16"/>
                <w:szCs w:val="16"/>
              </w:rPr>
            </w:pPr>
            <w:r>
              <w:rPr>
                <w:sz w:val="16"/>
                <w:szCs w:val="16"/>
              </w:rPr>
              <w:t>гречухина ир</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123064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vAlign w:val="bottom"/>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rPr>
                <w:sz w:val="16"/>
                <w:szCs w:val="16"/>
                <w:lang w:val="ru-RU"/>
              </w:rPr>
            </w:pPr>
            <w:r w:rsidRPr="002A7DAC">
              <w:rPr>
                <w:sz w:val="16"/>
                <w:szCs w:val="16"/>
                <w:lang w:val="ru-RU"/>
              </w:rPr>
              <w:t xml:space="preserve">Жилая  квартира   №  12 </w:t>
            </w:r>
          </w:p>
          <w:p w:rsidR="007A325E" w:rsidRPr="002A7DAC" w:rsidRDefault="007A325E" w:rsidP="00B42B0F">
            <w:pPr>
              <w:snapToGrid w:val="0"/>
              <w:spacing w:after="200"/>
              <w:rPr>
                <w:sz w:val="16"/>
                <w:szCs w:val="16"/>
                <w:lang w:val="ru-RU"/>
              </w:rPr>
            </w:pPr>
            <w:r w:rsidRPr="002A7DAC">
              <w:rPr>
                <w:sz w:val="16"/>
                <w:szCs w:val="16"/>
                <w:lang w:val="ru-RU"/>
              </w:rPr>
              <w:t>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мк-н 23 кв., д. 14   кв. 12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44:09:160223:97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1914,0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50,5\28,7</w:t>
            </w:r>
          </w:p>
          <w:p w:rsidR="007A325E" w:rsidRDefault="007A325E" w:rsidP="00B42B0F">
            <w:pPr>
              <w:snapToGrid w:val="0"/>
              <w:spacing w:after="200"/>
              <w:rPr>
                <w:sz w:val="16"/>
                <w:szCs w:val="16"/>
              </w:rPr>
            </w:pPr>
            <w:r>
              <w:rPr>
                <w:sz w:val="16"/>
                <w:szCs w:val="16"/>
              </w:rPr>
              <w:t>памеранцева зф</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143075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194</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25,кв.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44:09:160223:103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1651,0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44,7\27,4</w:t>
            </w:r>
          </w:p>
          <w:p w:rsidR="007A325E" w:rsidRDefault="007A325E" w:rsidP="00B42B0F">
            <w:pPr>
              <w:snapToGrid w:val="0"/>
              <w:spacing w:after="200"/>
              <w:rPr>
                <w:sz w:val="16"/>
                <w:szCs w:val="16"/>
              </w:rPr>
            </w:pPr>
            <w:r>
              <w:rPr>
                <w:sz w:val="16"/>
                <w:szCs w:val="16"/>
              </w:rPr>
              <w:t>коновалов ан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124580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195</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8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25, кв. 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44:09:160223:103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1651,0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44,6\26,2</w:t>
            </w:r>
          </w:p>
          <w:p w:rsidR="007A325E" w:rsidRDefault="007A325E" w:rsidP="00B42B0F">
            <w:pPr>
              <w:snapToGrid w:val="0"/>
              <w:spacing w:after="200"/>
              <w:rPr>
                <w:sz w:val="16"/>
                <w:szCs w:val="16"/>
              </w:rPr>
            </w:pPr>
            <w:r>
              <w:rPr>
                <w:sz w:val="16"/>
                <w:szCs w:val="16"/>
              </w:rPr>
              <w:t>басов ан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124580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196</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6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17,кв.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44:09:16023:99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1435,0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40,9\22,2</w:t>
            </w:r>
          </w:p>
          <w:p w:rsidR="007A325E" w:rsidRDefault="007A325E" w:rsidP="00B42B0F">
            <w:pPr>
              <w:snapToGrid w:val="0"/>
              <w:spacing w:after="200"/>
              <w:rPr>
                <w:sz w:val="16"/>
                <w:szCs w:val="16"/>
              </w:rPr>
            </w:pPr>
            <w:r>
              <w:rPr>
                <w:sz w:val="16"/>
                <w:szCs w:val="16"/>
              </w:rPr>
              <w:t>седенин са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103869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197</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10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17, кв. 10</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44:09:1602399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1435,0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47,5\25,7</w:t>
            </w:r>
          </w:p>
          <w:p w:rsidR="007A325E" w:rsidRDefault="007A325E" w:rsidP="00B42B0F">
            <w:pPr>
              <w:snapToGrid w:val="0"/>
              <w:spacing w:after="200"/>
              <w:rPr>
                <w:sz w:val="16"/>
                <w:szCs w:val="16"/>
              </w:rPr>
            </w:pPr>
            <w:r>
              <w:rPr>
                <w:sz w:val="16"/>
                <w:szCs w:val="16"/>
              </w:rPr>
              <w:t>гурин вю</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103869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Height w:val="1512"/>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198</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6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23 кв., д. 19,  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44:096160223:100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1434,0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41,6\23,4</w:t>
            </w:r>
          </w:p>
          <w:p w:rsidR="007A325E" w:rsidRDefault="007A325E" w:rsidP="00B42B0F">
            <w:pPr>
              <w:snapToGrid w:val="0"/>
              <w:spacing w:after="200"/>
              <w:rPr>
                <w:sz w:val="16"/>
                <w:szCs w:val="16"/>
              </w:rPr>
            </w:pPr>
            <w:r>
              <w:rPr>
                <w:sz w:val="16"/>
                <w:szCs w:val="16"/>
              </w:rPr>
              <w:t xml:space="preserve">мокрушина </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110766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199</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5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мк-н 27 кв., д. 4,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44:09:160209:45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5746,0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34,6\17</w:t>
            </w:r>
          </w:p>
          <w:p w:rsidR="007A325E" w:rsidRDefault="007A325E" w:rsidP="00B42B0F">
            <w:pPr>
              <w:snapToGrid w:val="0"/>
              <w:spacing w:after="200"/>
              <w:jc w:val="center"/>
              <w:rPr>
                <w:sz w:val="16"/>
                <w:szCs w:val="16"/>
              </w:rPr>
            </w:pPr>
            <w:r>
              <w:rPr>
                <w:sz w:val="16"/>
                <w:szCs w:val="16"/>
              </w:rPr>
              <w:t>ухов ее</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158037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200</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16 в шестнадцатиквартирном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мк-н 27 кв., д. 3, кв 16</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36,9\16,0</w:t>
            </w:r>
          </w:p>
          <w:p w:rsidR="007A325E" w:rsidRDefault="007A325E" w:rsidP="00B42B0F">
            <w:pPr>
              <w:snapToGrid w:val="0"/>
              <w:spacing w:after="200"/>
              <w:rPr>
                <w:sz w:val="16"/>
                <w:szCs w:val="16"/>
              </w:rPr>
            </w:pPr>
            <w:r>
              <w:rPr>
                <w:sz w:val="16"/>
                <w:szCs w:val="16"/>
              </w:rPr>
              <w:t>тимурбулатова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169094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201</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8 в двенадцатиквартирном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мк-н 27 кв., д. 2, кв. 8</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44:09:160209:50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78</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rPr>
                <w:sz w:val="16"/>
                <w:szCs w:val="16"/>
              </w:rPr>
            </w:pPr>
            <w:r>
              <w:rPr>
                <w:sz w:val="16"/>
                <w:szCs w:val="16"/>
              </w:rPr>
              <w:t>34,5\17,7</w:t>
            </w:r>
          </w:p>
          <w:p w:rsidR="007A325E" w:rsidRDefault="007A325E" w:rsidP="00B42B0F">
            <w:pPr>
              <w:snapToGrid w:val="0"/>
              <w:spacing w:after="200"/>
              <w:rPr>
                <w:sz w:val="16"/>
                <w:szCs w:val="16"/>
              </w:rPr>
            </w:pPr>
            <w:r>
              <w:rPr>
                <w:sz w:val="16"/>
                <w:szCs w:val="16"/>
              </w:rPr>
              <w:t>никонов ав</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right"/>
              <w:rPr>
                <w:sz w:val="16"/>
                <w:szCs w:val="16"/>
              </w:rPr>
            </w:pPr>
            <w:r>
              <w:rPr>
                <w:sz w:val="16"/>
                <w:szCs w:val="16"/>
              </w:rPr>
              <w:t>9063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М.Советская, д.8. кв.1</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44:09:1602285:25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1793,0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29,81\18,81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аксенова вп</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53173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ул. М.Советская, </w:t>
            </w:r>
          </w:p>
          <w:p w:rsidR="007A325E" w:rsidRPr="002A7DAC" w:rsidRDefault="007A325E" w:rsidP="00B42B0F">
            <w:pPr>
              <w:jc w:val="center"/>
              <w:rPr>
                <w:sz w:val="16"/>
                <w:szCs w:val="16"/>
                <w:lang w:val="ru-RU"/>
              </w:rPr>
            </w:pPr>
            <w:r w:rsidRPr="002A7DAC">
              <w:rPr>
                <w:sz w:val="16"/>
                <w:szCs w:val="16"/>
                <w:lang w:val="ru-RU"/>
              </w:rPr>
              <w:t>д. 10 кв. 1</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44:09:160228:26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1042,0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49,53\25,51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конторина на</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9490</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204</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пер. </w:t>
            </w:r>
            <w:r>
              <w:rPr>
                <w:sz w:val="16"/>
                <w:szCs w:val="16"/>
              </w:rPr>
              <w:t>Макарьевский, д. 9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44:09:160234:88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435,0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44,8\32,87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теплов вв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110027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Жилой одноквартирный дом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 г. Макарьев, пер. </w:t>
            </w:r>
            <w:r>
              <w:rPr>
                <w:sz w:val="16"/>
                <w:szCs w:val="16"/>
              </w:rPr>
              <w:t>Мантуровский, д.4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36,16\30,1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чистяков вв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2765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vAlign w:val="bottom"/>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206</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12 в восемнадцатиквартирном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мк-н 21 кв., д. 1,</w:t>
            </w:r>
          </w:p>
          <w:p w:rsidR="007A325E" w:rsidRDefault="007A325E" w:rsidP="00B42B0F">
            <w:pPr>
              <w:spacing w:after="200"/>
              <w:jc w:val="center"/>
              <w:rPr>
                <w:sz w:val="16"/>
                <w:szCs w:val="16"/>
              </w:rPr>
            </w:pPr>
            <w:r>
              <w:rPr>
                <w:sz w:val="16"/>
                <w:szCs w:val="16"/>
              </w:rPr>
              <w:t>кв. 12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44:09:160221:74</w:t>
            </w:r>
          </w:p>
          <w:p w:rsidR="007A325E" w:rsidRDefault="007A325E" w:rsidP="00B42B0F">
            <w:pPr>
              <w:snapToGrid w:val="0"/>
              <w:spacing w:after="200"/>
              <w:jc w:val="center"/>
              <w:rPr>
                <w:sz w:val="16"/>
                <w:szCs w:val="16"/>
              </w:rPr>
            </w:pPr>
            <w:r>
              <w:rPr>
                <w:sz w:val="16"/>
                <w:szCs w:val="16"/>
              </w:rPr>
              <w:t>2128,8</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48,3\25,6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гурин аю</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139799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207</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16 в восемнадцатиквартирном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мк-н 21 кв., д. 1,</w:t>
            </w:r>
          </w:p>
          <w:p w:rsidR="007A325E" w:rsidRDefault="007A325E" w:rsidP="00B42B0F">
            <w:pPr>
              <w:spacing w:after="200"/>
              <w:jc w:val="center"/>
              <w:rPr>
                <w:sz w:val="16"/>
                <w:szCs w:val="16"/>
              </w:rPr>
            </w:pPr>
            <w:r w:rsidRPr="002A7DAC">
              <w:rPr>
                <w:sz w:val="16"/>
                <w:szCs w:val="16"/>
                <w:lang w:val="ru-RU"/>
              </w:rPr>
              <w:t xml:space="preserve"> </w:t>
            </w:r>
            <w:r>
              <w:rPr>
                <w:sz w:val="16"/>
                <w:szCs w:val="16"/>
              </w:rPr>
              <w:t>16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44:09:160221:5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1437</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46\27,5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дудин нк</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139799</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208</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№кв  7 в восемнадцатиквартирном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г. Макарьев, мк-н 21 кв., д. 5,</w:t>
            </w:r>
          </w:p>
          <w:p w:rsidR="007A325E" w:rsidRDefault="007A325E" w:rsidP="00B42B0F">
            <w:pPr>
              <w:spacing w:after="200"/>
              <w:jc w:val="center"/>
              <w:rPr>
                <w:sz w:val="16"/>
                <w:szCs w:val="16"/>
              </w:rPr>
            </w:pPr>
            <w:r>
              <w:rPr>
                <w:sz w:val="16"/>
                <w:szCs w:val="16"/>
              </w:rPr>
              <w:t>кв. 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44:09:160227:25</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1600,2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61,1\38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лысенков юд</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130746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209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8</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г. Макарьев, ул. Окружная, </w:t>
            </w:r>
          </w:p>
          <w:p w:rsidR="007A325E" w:rsidRPr="002A7DAC" w:rsidRDefault="007A325E" w:rsidP="00B42B0F">
            <w:pPr>
              <w:jc w:val="center"/>
              <w:rPr>
                <w:sz w:val="16"/>
                <w:szCs w:val="16"/>
                <w:lang w:val="ru-RU"/>
              </w:rPr>
            </w:pPr>
            <w:r w:rsidRPr="002A7DAC">
              <w:rPr>
                <w:sz w:val="16"/>
                <w:szCs w:val="16"/>
                <w:lang w:val="ru-RU"/>
              </w:rPr>
              <w:t>д. 20 кв. 8</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31,06\22,68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белоусова оа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55155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9</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г. Макарьев, ул. Окружная, </w:t>
            </w:r>
          </w:p>
          <w:p w:rsidR="007A325E" w:rsidRPr="002A7DAC" w:rsidRDefault="007A325E" w:rsidP="00B42B0F">
            <w:pPr>
              <w:jc w:val="center"/>
              <w:rPr>
                <w:sz w:val="16"/>
                <w:szCs w:val="16"/>
                <w:lang w:val="ru-RU"/>
              </w:rPr>
            </w:pPr>
            <w:r w:rsidRPr="002A7DAC">
              <w:rPr>
                <w:sz w:val="16"/>
                <w:szCs w:val="16"/>
                <w:lang w:val="ru-RU"/>
              </w:rPr>
              <w:t>д. 20  кв. 9</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44:09:160220:20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724кв.м.</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30,28\20,2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мартьянов аа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55155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sidRPr="002A7DAC">
              <w:rPr>
                <w:sz w:val="16"/>
                <w:szCs w:val="16"/>
                <w:lang w:val="ru-RU"/>
              </w:rPr>
              <w:t xml:space="preserve">Костромская область, г. Макарьев, ул. </w:t>
            </w:r>
            <w:r>
              <w:rPr>
                <w:sz w:val="16"/>
                <w:szCs w:val="16"/>
              </w:rPr>
              <w:t xml:space="preserve">Окружная, </w:t>
            </w:r>
          </w:p>
          <w:p w:rsidR="007A325E" w:rsidRDefault="007A325E" w:rsidP="00B42B0F">
            <w:pPr>
              <w:spacing w:after="200"/>
              <w:jc w:val="center"/>
              <w:rPr>
                <w:sz w:val="16"/>
                <w:szCs w:val="16"/>
              </w:rPr>
            </w:pPr>
            <w:r>
              <w:rPr>
                <w:sz w:val="16"/>
                <w:szCs w:val="16"/>
              </w:rPr>
              <w:t>д. 60 кв.4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44:09:160224647</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456,0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30,13\15,38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обичкин ек</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77585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212</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Окружная д. 49</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35</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ермолова иа</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25974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Окружная д. 44</w:t>
            </w:r>
          </w:p>
        </w:tc>
        <w:tc>
          <w:tcPr>
            <w:tcW w:w="124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155091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Октябрьская, </w:t>
            </w:r>
          </w:p>
          <w:p w:rsidR="007A325E" w:rsidRDefault="007A325E" w:rsidP="00B42B0F">
            <w:pPr>
              <w:spacing w:after="200"/>
              <w:jc w:val="center"/>
              <w:rPr>
                <w:sz w:val="16"/>
                <w:szCs w:val="16"/>
              </w:rPr>
            </w:pPr>
            <w:r>
              <w:rPr>
                <w:sz w:val="16"/>
                <w:szCs w:val="16"/>
              </w:rPr>
              <w:t>д. 21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44:09:160215:31</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2840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54,67\36,63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вязникова сн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59241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Октябрьская, </w:t>
            </w:r>
          </w:p>
          <w:p w:rsidR="007A325E" w:rsidRDefault="007A325E" w:rsidP="00B42B0F">
            <w:pPr>
              <w:spacing w:after="200"/>
              <w:jc w:val="center"/>
              <w:rPr>
                <w:sz w:val="16"/>
                <w:szCs w:val="16"/>
              </w:rPr>
            </w:pPr>
            <w:r>
              <w:rPr>
                <w:sz w:val="16"/>
                <w:szCs w:val="16"/>
              </w:rPr>
              <w:t>д. 21  кв.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44:09:160215:31</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2840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25,22\20,9 бычкова юв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59241</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Октябрьская, </w:t>
            </w:r>
          </w:p>
          <w:p w:rsidR="007A325E" w:rsidRDefault="007A325E" w:rsidP="00B42B0F">
            <w:pPr>
              <w:spacing w:after="200"/>
              <w:jc w:val="center"/>
              <w:rPr>
                <w:sz w:val="16"/>
                <w:szCs w:val="16"/>
              </w:rPr>
            </w:pPr>
            <w:r>
              <w:rPr>
                <w:sz w:val="16"/>
                <w:szCs w:val="16"/>
              </w:rPr>
              <w:t>д. 25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1295,0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15,9\10,1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 xml:space="preserve">козлов </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39747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5</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Октябрьская, д. 25  кв. 5</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44:09:160215:29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1295,0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33,2\21,3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акулова вя</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39747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218</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восьмиквартирном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Октябрьская, д. 14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44:09:160218:14</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1362,0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40,83\27,3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степанова тв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63885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219</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4 в восьмиквартирномжилом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Октябрьская,д. 14  кв. 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44:09:160218:14</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1362,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40,83\27,31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харламова лл</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63885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Первомайская, д. 12 кв. кв. 2</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44:09:160222:16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1600,0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35,69\28,78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мишагина тм</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50916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5</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область,г. Макарьев, ул. Первомайская, д. 12  кв. 5</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44:09:160222:16</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1600,0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41,89\32,79</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ботина рв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50916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222</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ул. Первомайская, </w:t>
            </w:r>
          </w:p>
          <w:p w:rsidR="007A325E" w:rsidRPr="002A7DAC" w:rsidRDefault="007A325E" w:rsidP="00B42B0F">
            <w:pPr>
              <w:jc w:val="center"/>
              <w:rPr>
                <w:sz w:val="16"/>
                <w:szCs w:val="16"/>
                <w:lang w:val="ru-RU"/>
              </w:rPr>
            </w:pPr>
            <w:r w:rsidRPr="002A7DAC">
              <w:rPr>
                <w:sz w:val="16"/>
                <w:szCs w:val="16"/>
                <w:lang w:val="ru-RU"/>
              </w:rPr>
              <w:t>д. 11 кв. 1</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44:09:460227:30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947,0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49,4\27,8\илина нб</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34932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223</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четырехквартирном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Первомайская,д. 11   кв. 2</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44:09:460227:30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947,0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40,4\23,3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трошина нв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34932</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224</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Первомайская, д. 26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446:09:160224:2</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895,0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63,6\43,8</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слащева гн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45827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Первомайская, д.73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44:09:160237:41</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240,5</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60,1\43,4</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шешина тф</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43063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226</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Первомайская, д. 39 кв. 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44:09:160226:33</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441,0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42,39\29,13</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горин сс</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67305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227</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Жилая  квартира   №  7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Площадная, </w:t>
            </w:r>
          </w:p>
          <w:p w:rsidR="007A325E" w:rsidRDefault="007A325E" w:rsidP="00B42B0F">
            <w:pPr>
              <w:spacing w:after="200"/>
              <w:jc w:val="center"/>
              <w:rPr>
                <w:sz w:val="16"/>
                <w:szCs w:val="16"/>
              </w:rPr>
            </w:pPr>
            <w:r>
              <w:rPr>
                <w:sz w:val="16"/>
                <w:szCs w:val="16"/>
              </w:rPr>
              <w:t>д. 12  кв. 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44:09:160220:8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1332,0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26,93\13,7</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голубева нп</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37613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Жилая  квартира   №  3 </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Площадная, </w:t>
            </w:r>
          </w:p>
          <w:p w:rsidR="007A325E" w:rsidRDefault="007A325E" w:rsidP="00B42B0F">
            <w:pPr>
              <w:spacing w:after="200"/>
              <w:jc w:val="center"/>
              <w:rPr>
                <w:sz w:val="16"/>
                <w:szCs w:val="16"/>
              </w:rPr>
            </w:pPr>
            <w:r>
              <w:rPr>
                <w:sz w:val="16"/>
                <w:szCs w:val="16"/>
              </w:rPr>
              <w:t>д. 12  кв. 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44:09:160220:8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1332,0</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27,18\13,88</w:t>
            </w:r>
          </w:p>
          <w:p w:rsidR="007A325E" w:rsidRDefault="007A325E" w:rsidP="00B42B0F">
            <w:pPr>
              <w:pStyle w:val="a0"/>
              <w:snapToGrid w:val="0"/>
              <w:jc w:val="center"/>
              <w:rPr>
                <w:rFonts w:ascii="Times New Roman" w:hAnsi="Times New Roman"/>
                <w:sz w:val="16"/>
                <w:szCs w:val="16"/>
              </w:rPr>
            </w:pP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37613</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229</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Площадная, </w:t>
            </w:r>
          </w:p>
          <w:p w:rsidR="007A325E" w:rsidRDefault="007A325E" w:rsidP="00B42B0F">
            <w:pPr>
              <w:spacing w:after="200"/>
              <w:jc w:val="center"/>
              <w:rPr>
                <w:sz w:val="16"/>
                <w:szCs w:val="16"/>
              </w:rPr>
            </w:pPr>
            <w:r>
              <w:rPr>
                <w:sz w:val="16"/>
                <w:szCs w:val="16"/>
              </w:rPr>
              <w:t>д. 73 кв. 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44:09:160220:8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1332,0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перовская тв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59118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230</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6</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Пролетарская, </w:t>
            </w:r>
          </w:p>
          <w:p w:rsidR="007A325E" w:rsidRDefault="007A325E" w:rsidP="00B42B0F">
            <w:pPr>
              <w:spacing w:after="200"/>
              <w:jc w:val="center"/>
              <w:rPr>
                <w:sz w:val="16"/>
                <w:szCs w:val="16"/>
              </w:rPr>
            </w:pPr>
            <w:r>
              <w:rPr>
                <w:sz w:val="16"/>
                <w:szCs w:val="16"/>
              </w:rPr>
              <w:t>д. 5  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44:09:160218:40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1048,0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30,96\1733</w:t>
            </w:r>
          </w:p>
          <w:p w:rsidR="007A325E" w:rsidRDefault="007A325E" w:rsidP="00B42B0F">
            <w:pPr>
              <w:snapToGrid w:val="0"/>
              <w:spacing w:after="200"/>
              <w:jc w:val="center"/>
              <w:rPr>
                <w:sz w:val="16"/>
                <w:szCs w:val="16"/>
              </w:rPr>
            </w:pPr>
            <w:r>
              <w:rPr>
                <w:sz w:val="16"/>
                <w:szCs w:val="16"/>
              </w:rPr>
              <w:t>заволокин си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38658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231</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7</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Пролетарская, </w:t>
            </w:r>
          </w:p>
          <w:p w:rsidR="007A325E" w:rsidRDefault="007A325E" w:rsidP="00B42B0F">
            <w:pPr>
              <w:spacing w:after="200"/>
              <w:jc w:val="center"/>
              <w:rPr>
                <w:sz w:val="16"/>
                <w:szCs w:val="16"/>
              </w:rPr>
            </w:pPr>
            <w:r>
              <w:rPr>
                <w:sz w:val="16"/>
                <w:szCs w:val="16"/>
              </w:rPr>
              <w:t>д. 5 , кв.7</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44:09:160218:40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1048,0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26,37\17,35</w:t>
            </w:r>
          </w:p>
          <w:p w:rsidR="007A325E" w:rsidRDefault="007A325E" w:rsidP="00B42B0F">
            <w:pPr>
              <w:snapToGrid w:val="0"/>
              <w:spacing w:after="200"/>
              <w:jc w:val="center"/>
              <w:rPr>
                <w:sz w:val="16"/>
                <w:szCs w:val="16"/>
              </w:rPr>
            </w:pPr>
            <w:r>
              <w:rPr>
                <w:sz w:val="16"/>
                <w:szCs w:val="16"/>
              </w:rPr>
              <w:t>шальнова фи</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38658</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232</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Подстанция 2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44:09:16010168</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1234,0</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52,1\27,5</w:t>
            </w:r>
          </w:p>
          <w:p w:rsidR="007A325E" w:rsidRDefault="007A325E" w:rsidP="00B42B0F">
            <w:pPr>
              <w:snapToGrid w:val="0"/>
              <w:spacing w:after="200"/>
              <w:jc w:val="center"/>
              <w:rPr>
                <w:sz w:val="16"/>
                <w:szCs w:val="16"/>
              </w:rPr>
            </w:pPr>
            <w:r>
              <w:rPr>
                <w:sz w:val="16"/>
                <w:szCs w:val="16"/>
              </w:rPr>
              <w:t>степанов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38645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233</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№1 ,2,3</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Подгорная,</w:t>
            </w:r>
          </w:p>
          <w:p w:rsidR="007A325E" w:rsidRDefault="007A325E" w:rsidP="00B42B0F">
            <w:pPr>
              <w:spacing w:after="200"/>
              <w:jc w:val="center"/>
              <w:rPr>
                <w:sz w:val="16"/>
                <w:szCs w:val="16"/>
              </w:rPr>
            </w:pPr>
            <w:r>
              <w:rPr>
                <w:sz w:val="16"/>
                <w:szCs w:val="16"/>
              </w:rPr>
              <w:t xml:space="preserve"> д. 1 кв. 1,2,3</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44609:160229629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3792,02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43,38\30,26</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новожилова лн</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 xml:space="preserve">шурканцева юв </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36085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234</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Подгорная,</w:t>
            </w:r>
          </w:p>
          <w:p w:rsidR="007A325E" w:rsidRDefault="007A325E" w:rsidP="00B42B0F">
            <w:pPr>
              <w:spacing w:after="200"/>
              <w:jc w:val="center"/>
              <w:rPr>
                <w:sz w:val="16"/>
                <w:szCs w:val="16"/>
              </w:rPr>
            </w:pPr>
            <w:r>
              <w:rPr>
                <w:sz w:val="16"/>
                <w:szCs w:val="16"/>
              </w:rPr>
              <w:t xml:space="preserve"> д. 1  кв4</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44609:160229629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3792,02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34,21\20,52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павлов-прив?</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36085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235</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6</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Подгорная,</w:t>
            </w:r>
          </w:p>
          <w:p w:rsidR="007A325E" w:rsidRDefault="007A325E" w:rsidP="00B42B0F">
            <w:pPr>
              <w:spacing w:after="200"/>
              <w:jc w:val="center"/>
              <w:rPr>
                <w:sz w:val="16"/>
                <w:szCs w:val="16"/>
              </w:rPr>
            </w:pPr>
            <w:r>
              <w:rPr>
                <w:sz w:val="16"/>
                <w:szCs w:val="16"/>
              </w:rPr>
              <w:t xml:space="preserve"> д.  кв. 6</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44609:160229629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3792,02</w:t>
            </w:r>
          </w:p>
        </w:tc>
        <w:tc>
          <w:tcPr>
            <w:tcW w:w="1365"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23,86\15,2</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хандина е</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36085</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236</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п. Комсомолка, </w:t>
            </w:r>
          </w:p>
          <w:p w:rsidR="007A325E" w:rsidRDefault="007A325E" w:rsidP="00B42B0F">
            <w:pPr>
              <w:spacing w:after="200"/>
              <w:jc w:val="center"/>
              <w:rPr>
                <w:sz w:val="16"/>
                <w:szCs w:val="16"/>
              </w:rPr>
            </w:pPr>
            <w:r>
              <w:rPr>
                <w:sz w:val="16"/>
                <w:szCs w:val="16"/>
              </w:rPr>
              <w:t>пер. Рабочий, д.3 кв.2</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39,6\30,1</w:t>
            </w:r>
          </w:p>
          <w:p w:rsidR="007A325E" w:rsidRDefault="007A325E" w:rsidP="00B42B0F">
            <w:pPr>
              <w:snapToGrid w:val="0"/>
              <w:spacing w:after="200"/>
              <w:jc w:val="center"/>
              <w:rPr>
                <w:sz w:val="16"/>
                <w:szCs w:val="16"/>
              </w:rPr>
            </w:pPr>
            <w:r>
              <w:rPr>
                <w:sz w:val="16"/>
                <w:szCs w:val="16"/>
              </w:rPr>
              <w:t>елистратов сн</w:t>
            </w:r>
          </w:p>
        </w:tc>
        <w:tc>
          <w:tcPr>
            <w:tcW w:w="1770" w:type="dxa"/>
            <w:tcBorders>
              <w:top w:val="single" w:sz="4" w:space="0" w:color="000000"/>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22034</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237</w:t>
            </w:r>
          </w:p>
        </w:tc>
        <w:tc>
          <w:tcPr>
            <w:tcW w:w="171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п. Комсомолка, </w:t>
            </w:r>
          </w:p>
          <w:p w:rsidR="007A325E" w:rsidRDefault="007A325E" w:rsidP="00B42B0F">
            <w:pPr>
              <w:spacing w:after="200"/>
              <w:jc w:val="center"/>
              <w:rPr>
                <w:sz w:val="16"/>
                <w:szCs w:val="16"/>
              </w:rPr>
            </w:pPr>
            <w:r>
              <w:rPr>
                <w:sz w:val="16"/>
                <w:szCs w:val="16"/>
              </w:rPr>
              <w:t>пер. Рабочий, д.11 кв.1</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46,5\36,6</w:t>
            </w:r>
          </w:p>
          <w:p w:rsidR="007A325E" w:rsidRDefault="007A325E" w:rsidP="00B42B0F">
            <w:pPr>
              <w:snapToGrid w:val="0"/>
              <w:spacing w:after="200"/>
              <w:jc w:val="center"/>
              <w:rPr>
                <w:sz w:val="16"/>
                <w:szCs w:val="16"/>
              </w:rPr>
            </w:pPr>
            <w:r>
              <w:rPr>
                <w:sz w:val="16"/>
                <w:szCs w:val="16"/>
              </w:rPr>
              <w:t>талицин вн</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22127</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238</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2</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г. Макарьев, пл. Революции,</w:t>
            </w:r>
          </w:p>
          <w:p w:rsidR="007A325E" w:rsidRPr="002A7DAC" w:rsidRDefault="007A325E" w:rsidP="00B42B0F">
            <w:pPr>
              <w:jc w:val="center"/>
              <w:rPr>
                <w:sz w:val="16"/>
                <w:szCs w:val="16"/>
                <w:lang w:val="ru-RU"/>
              </w:rPr>
            </w:pPr>
            <w:r w:rsidRPr="002A7DAC">
              <w:rPr>
                <w:sz w:val="16"/>
                <w:szCs w:val="16"/>
                <w:lang w:val="ru-RU"/>
              </w:rPr>
              <w:t xml:space="preserve"> д.  24 кв. 2</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44:09:160219:39</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1115,3</w:t>
            </w:r>
          </w:p>
        </w:tc>
        <w:tc>
          <w:tcPr>
            <w:tcW w:w="1365" w:type="dxa"/>
            <w:tcBorders>
              <w:top w:val="single" w:sz="4" w:space="0" w:color="000000"/>
              <w:left w:val="single" w:sz="4" w:space="0" w:color="000000"/>
              <w:bottom w:val="single" w:sz="4" w:space="0" w:color="000000"/>
            </w:tcBorders>
          </w:tcPr>
          <w:p w:rsidR="007A325E" w:rsidRDefault="007A325E" w:rsidP="00B42B0F">
            <w:pPr>
              <w:snapToGrid w:val="0"/>
              <w:jc w:val="center"/>
              <w:rPr>
                <w:sz w:val="16"/>
                <w:szCs w:val="16"/>
              </w:rPr>
            </w:pPr>
            <w:r>
              <w:rPr>
                <w:sz w:val="16"/>
                <w:szCs w:val="16"/>
              </w:rPr>
              <w:t>22,47\17,36</w:t>
            </w:r>
          </w:p>
          <w:p w:rsidR="007A325E" w:rsidRDefault="007A325E" w:rsidP="00B42B0F">
            <w:pPr>
              <w:snapToGrid w:val="0"/>
              <w:spacing w:after="200"/>
              <w:jc w:val="center"/>
              <w:rPr>
                <w:sz w:val="16"/>
                <w:szCs w:val="16"/>
              </w:rPr>
            </w:pPr>
            <w:r>
              <w:rPr>
                <w:sz w:val="16"/>
                <w:szCs w:val="16"/>
              </w:rPr>
              <w:t>угарова зм</w:t>
            </w: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34996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239</w:t>
            </w:r>
          </w:p>
        </w:tc>
        <w:tc>
          <w:tcPr>
            <w:tcW w:w="171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top w:val="single" w:sz="4" w:space="0" w:color="000000"/>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г. Макарьев, пл. Революции, д.45/1 кв. 1, </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77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54056</w:t>
            </w:r>
          </w:p>
        </w:tc>
        <w:tc>
          <w:tcPr>
            <w:tcW w:w="1260"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top w:val="single" w:sz="4" w:space="0" w:color="000000"/>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top w:val="single" w:sz="4" w:space="0" w:color="000000"/>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top w:val="single" w:sz="4" w:space="0" w:color="000000"/>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240</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20"/>
              </w:rPr>
            </w:pPr>
            <w:r>
              <w:rPr>
                <w:sz w:val="20"/>
              </w:rPr>
              <w:t>Жилая  квартира   №  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lang w:val="ru-RU"/>
              </w:rPr>
            </w:pPr>
            <w:r w:rsidRPr="002A7DAC">
              <w:rPr>
                <w:sz w:val="16"/>
                <w:lang w:val="ru-RU"/>
              </w:rPr>
              <w:t xml:space="preserve">Костромская область, </w:t>
            </w:r>
          </w:p>
          <w:p w:rsidR="007A325E" w:rsidRPr="002A7DAC" w:rsidRDefault="007A325E" w:rsidP="00B42B0F">
            <w:pPr>
              <w:jc w:val="center"/>
              <w:rPr>
                <w:sz w:val="16"/>
                <w:lang w:val="ru-RU"/>
              </w:rPr>
            </w:pPr>
            <w:r w:rsidRPr="002A7DAC">
              <w:rPr>
                <w:sz w:val="16"/>
                <w:lang w:val="ru-RU"/>
              </w:rPr>
              <w:t>г. Макарьев, пл. Революции, д.45/1  кв. 3</w:t>
            </w:r>
          </w:p>
          <w:p w:rsidR="007A325E" w:rsidRPr="002A7DAC" w:rsidRDefault="007A325E" w:rsidP="00B42B0F">
            <w:pPr>
              <w:jc w:val="center"/>
              <w:rPr>
                <w:sz w:val="16"/>
                <w:lang w:val="ru-RU"/>
              </w:rPr>
            </w:pPr>
          </w:p>
          <w:p w:rsidR="007A325E" w:rsidRPr="002A7DAC" w:rsidRDefault="007A325E" w:rsidP="00B42B0F">
            <w:pPr>
              <w:spacing w:after="200"/>
              <w:jc w:val="center"/>
              <w:rPr>
                <w:sz w:val="16"/>
                <w:lang w:val="ru-RU"/>
              </w:rPr>
            </w:pPr>
            <w:r w:rsidRPr="002A7DAC">
              <w:rPr>
                <w:sz w:val="16"/>
                <w:lang w:val="ru-RU"/>
              </w:rPr>
              <w:t>п\а</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20"/>
                <w:szCs w:val="20"/>
                <w:lang w:val="ru-RU"/>
              </w:rPr>
            </w:pPr>
          </w:p>
        </w:tc>
        <w:tc>
          <w:tcPr>
            <w:tcW w:w="1770"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241</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 xml:space="preserve">Революции, </w:t>
            </w:r>
          </w:p>
          <w:p w:rsidR="007A325E" w:rsidRDefault="007A325E" w:rsidP="00B42B0F">
            <w:pPr>
              <w:spacing w:after="200"/>
              <w:jc w:val="center"/>
              <w:rPr>
                <w:sz w:val="16"/>
                <w:szCs w:val="16"/>
              </w:rPr>
            </w:pPr>
            <w:r>
              <w:rPr>
                <w:sz w:val="16"/>
                <w:szCs w:val="16"/>
              </w:rPr>
              <w:t>д. 21 кв. 3</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30,25\20,1</w:t>
            </w:r>
          </w:p>
          <w:p w:rsidR="007A325E" w:rsidRDefault="007A325E" w:rsidP="00B42B0F">
            <w:pPr>
              <w:snapToGrid w:val="0"/>
              <w:spacing w:after="200"/>
              <w:jc w:val="center"/>
              <w:rPr>
                <w:sz w:val="16"/>
                <w:szCs w:val="16"/>
              </w:rPr>
            </w:pPr>
            <w:r>
              <w:rPr>
                <w:sz w:val="16"/>
                <w:szCs w:val="16"/>
              </w:rPr>
              <w:t>дворникова ам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242</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 xml:space="preserve">Революции, </w:t>
            </w:r>
          </w:p>
          <w:p w:rsidR="007A325E" w:rsidRDefault="007A325E" w:rsidP="00B42B0F">
            <w:pPr>
              <w:spacing w:after="200"/>
              <w:jc w:val="center"/>
              <w:rPr>
                <w:sz w:val="16"/>
                <w:szCs w:val="16"/>
              </w:rPr>
            </w:pPr>
            <w:r>
              <w:rPr>
                <w:sz w:val="16"/>
                <w:szCs w:val="16"/>
              </w:rPr>
              <w:t>д. 21 кв.  4</w:t>
            </w:r>
          </w:p>
        </w:tc>
        <w:tc>
          <w:tcPr>
            <w:tcW w:w="124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44:09:160229:30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770,0</w:t>
            </w: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25,55\17,3</w:t>
            </w:r>
          </w:p>
          <w:p w:rsidR="007A325E" w:rsidRDefault="007A325E" w:rsidP="00B42B0F">
            <w:pPr>
              <w:snapToGrid w:val="0"/>
              <w:spacing w:after="200"/>
              <w:jc w:val="center"/>
              <w:rPr>
                <w:sz w:val="16"/>
                <w:szCs w:val="16"/>
              </w:rPr>
            </w:pPr>
            <w:r>
              <w:rPr>
                <w:sz w:val="16"/>
                <w:szCs w:val="16"/>
              </w:rPr>
              <w:t>смирнова тг</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243</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12</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 xml:space="preserve">Революции, </w:t>
            </w:r>
          </w:p>
          <w:p w:rsidR="007A325E" w:rsidRDefault="007A325E" w:rsidP="00B42B0F">
            <w:pPr>
              <w:spacing w:after="200"/>
              <w:jc w:val="center"/>
              <w:rPr>
                <w:sz w:val="16"/>
                <w:szCs w:val="16"/>
              </w:rPr>
            </w:pPr>
            <w:r>
              <w:rPr>
                <w:sz w:val="16"/>
                <w:szCs w:val="16"/>
              </w:rPr>
              <w:t>д. 21 кв. 12,</w:t>
            </w:r>
          </w:p>
        </w:tc>
        <w:tc>
          <w:tcPr>
            <w:tcW w:w="124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44:09:160229:30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770,0</w:t>
            </w: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30,05\20,3</w:t>
            </w:r>
          </w:p>
          <w:p w:rsidR="007A325E" w:rsidRDefault="007A325E" w:rsidP="00B42B0F">
            <w:pPr>
              <w:snapToGrid w:val="0"/>
              <w:spacing w:after="200"/>
              <w:jc w:val="center"/>
              <w:rPr>
                <w:sz w:val="16"/>
                <w:szCs w:val="16"/>
              </w:rPr>
            </w:pPr>
            <w:r>
              <w:rPr>
                <w:sz w:val="16"/>
                <w:szCs w:val="16"/>
              </w:rPr>
              <w:t>вагурина еп</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244</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 xml:space="preserve">Революции, </w:t>
            </w:r>
          </w:p>
          <w:p w:rsidR="007A325E" w:rsidRDefault="007A325E" w:rsidP="00B42B0F">
            <w:pPr>
              <w:spacing w:after="200"/>
              <w:jc w:val="center"/>
              <w:rPr>
                <w:sz w:val="16"/>
                <w:szCs w:val="16"/>
              </w:rPr>
            </w:pPr>
            <w:r>
              <w:rPr>
                <w:sz w:val="16"/>
                <w:szCs w:val="16"/>
              </w:rPr>
              <w:t>д. 21 кв. 13</w:t>
            </w:r>
          </w:p>
        </w:tc>
        <w:tc>
          <w:tcPr>
            <w:tcW w:w="124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44:09:160229:30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770,0</w:t>
            </w: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58,8\47,3</w:t>
            </w:r>
          </w:p>
          <w:p w:rsidR="007A325E" w:rsidRDefault="007A325E" w:rsidP="00B42B0F">
            <w:pPr>
              <w:snapToGrid w:val="0"/>
              <w:spacing w:after="200"/>
              <w:jc w:val="center"/>
              <w:rPr>
                <w:sz w:val="16"/>
                <w:szCs w:val="16"/>
              </w:rPr>
            </w:pPr>
            <w:r>
              <w:rPr>
                <w:sz w:val="16"/>
                <w:szCs w:val="16"/>
              </w:rPr>
              <w:t>клюева лв</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245</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Революции,</w:t>
            </w:r>
          </w:p>
          <w:p w:rsidR="007A325E" w:rsidRDefault="007A325E" w:rsidP="00B42B0F">
            <w:pPr>
              <w:spacing w:after="200"/>
              <w:jc w:val="center"/>
              <w:rPr>
                <w:sz w:val="16"/>
                <w:szCs w:val="16"/>
              </w:rPr>
            </w:pPr>
            <w:r>
              <w:rPr>
                <w:sz w:val="16"/>
                <w:szCs w:val="16"/>
              </w:rPr>
              <w:t xml:space="preserve"> д. 18 кв. 1</w:t>
            </w:r>
          </w:p>
        </w:tc>
        <w:tc>
          <w:tcPr>
            <w:tcW w:w="124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44:09:160229:30</w:t>
            </w:r>
          </w:p>
          <w:p w:rsidR="007A325E" w:rsidRDefault="007A325E" w:rsidP="00B42B0F">
            <w:pPr>
              <w:snapToGrid w:val="0"/>
              <w:jc w:val="center"/>
              <w:rPr>
                <w:sz w:val="16"/>
                <w:szCs w:val="16"/>
              </w:rPr>
            </w:pPr>
          </w:p>
          <w:p w:rsidR="007A325E" w:rsidRDefault="007A325E" w:rsidP="00B42B0F">
            <w:pPr>
              <w:snapToGrid w:val="0"/>
              <w:spacing w:after="200"/>
              <w:jc w:val="center"/>
              <w:rPr>
                <w:sz w:val="16"/>
                <w:szCs w:val="16"/>
              </w:rPr>
            </w:pPr>
            <w:r>
              <w:rPr>
                <w:sz w:val="16"/>
                <w:szCs w:val="16"/>
              </w:rPr>
              <w:t>770,0</w:t>
            </w: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29,98\18,97\сивова ма</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25937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246</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Революции,</w:t>
            </w:r>
          </w:p>
          <w:p w:rsidR="007A325E" w:rsidRDefault="007A325E" w:rsidP="00B42B0F">
            <w:pPr>
              <w:spacing w:after="200"/>
              <w:jc w:val="center"/>
              <w:rPr>
                <w:sz w:val="16"/>
                <w:szCs w:val="16"/>
              </w:rPr>
            </w:pPr>
            <w:r>
              <w:rPr>
                <w:sz w:val="16"/>
                <w:szCs w:val="16"/>
              </w:rPr>
              <w:t xml:space="preserve"> д. 18  кв. 3</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17,15\9,74</w:t>
            </w:r>
          </w:p>
          <w:p w:rsidR="007A325E" w:rsidRDefault="007A325E" w:rsidP="00B42B0F">
            <w:pPr>
              <w:snapToGrid w:val="0"/>
              <w:spacing w:after="200"/>
              <w:jc w:val="center"/>
              <w:rPr>
                <w:sz w:val="16"/>
                <w:szCs w:val="16"/>
              </w:rPr>
            </w:pPr>
            <w:r>
              <w:rPr>
                <w:sz w:val="16"/>
                <w:szCs w:val="16"/>
              </w:rPr>
              <w:t>солдатова мю</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25937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247</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6</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 г. Макарьев, пл. </w:t>
            </w:r>
            <w:r>
              <w:rPr>
                <w:sz w:val="16"/>
                <w:szCs w:val="16"/>
              </w:rPr>
              <w:t>Революции,</w:t>
            </w:r>
          </w:p>
          <w:p w:rsidR="007A325E" w:rsidRDefault="007A325E" w:rsidP="00B42B0F">
            <w:pPr>
              <w:spacing w:after="200"/>
              <w:jc w:val="center"/>
              <w:rPr>
                <w:sz w:val="16"/>
                <w:szCs w:val="16"/>
              </w:rPr>
            </w:pPr>
            <w:r>
              <w:rPr>
                <w:sz w:val="16"/>
                <w:szCs w:val="16"/>
              </w:rPr>
              <w:t xml:space="preserve"> д. 18  кв. 6</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17,11\10,14</w:t>
            </w:r>
          </w:p>
          <w:p w:rsidR="007A325E" w:rsidRDefault="007A325E" w:rsidP="00B42B0F">
            <w:pPr>
              <w:snapToGrid w:val="0"/>
              <w:spacing w:after="200"/>
              <w:jc w:val="center"/>
              <w:rPr>
                <w:sz w:val="16"/>
                <w:szCs w:val="16"/>
              </w:rPr>
            </w:pPr>
            <w:r>
              <w:rPr>
                <w:sz w:val="16"/>
                <w:szCs w:val="16"/>
              </w:rPr>
              <w:t>шмотина тс</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25937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248</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Строительная, </w:t>
            </w:r>
          </w:p>
          <w:p w:rsidR="007A325E" w:rsidRDefault="007A325E" w:rsidP="00B42B0F">
            <w:pPr>
              <w:spacing w:after="200"/>
              <w:jc w:val="center"/>
              <w:rPr>
                <w:sz w:val="16"/>
                <w:szCs w:val="16"/>
              </w:rPr>
            </w:pPr>
            <w:r>
              <w:rPr>
                <w:sz w:val="16"/>
                <w:szCs w:val="16"/>
              </w:rPr>
              <w:t>д. 12 кв. 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58,8\37,5</w:t>
            </w:r>
          </w:p>
          <w:p w:rsidR="007A325E" w:rsidRDefault="007A325E" w:rsidP="00B42B0F">
            <w:pPr>
              <w:snapToGrid w:val="0"/>
              <w:spacing w:after="200"/>
              <w:jc w:val="center"/>
              <w:rPr>
                <w:sz w:val="16"/>
                <w:szCs w:val="16"/>
              </w:rPr>
            </w:pPr>
            <w:r>
              <w:rPr>
                <w:sz w:val="16"/>
                <w:szCs w:val="16"/>
              </w:rPr>
              <w:t>павелин ан</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166500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249</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Северная, </w:t>
            </w:r>
          </w:p>
          <w:p w:rsidR="007A325E" w:rsidRDefault="007A325E" w:rsidP="00B42B0F">
            <w:pPr>
              <w:spacing w:after="200"/>
              <w:jc w:val="center"/>
              <w:rPr>
                <w:sz w:val="16"/>
                <w:szCs w:val="16"/>
              </w:rPr>
            </w:pPr>
            <w:r>
              <w:rPr>
                <w:sz w:val="16"/>
                <w:szCs w:val="16"/>
              </w:rPr>
              <w:t>д.11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55,3\35,9</w:t>
            </w:r>
          </w:p>
          <w:p w:rsidR="007A325E" w:rsidRDefault="007A325E" w:rsidP="00B42B0F">
            <w:pPr>
              <w:snapToGrid w:val="0"/>
              <w:spacing w:after="200"/>
              <w:jc w:val="center"/>
              <w:rPr>
                <w:sz w:val="16"/>
                <w:szCs w:val="16"/>
              </w:rPr>
            </w:pPr>
            <w:r>
              <w:rPr>
                <w:sz w:val="16"/>
                <w:szCs w:val="16"/>
              </w:rPr>
              <w:t>тетенёва тн</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62162</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250</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3 в трехквартирном жилом доме</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Северная, д.1 кв.3</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29,9\17,6</w:t>
            </w:r>
          </w:p>
          <w:p w:rsidR="007A325E" w:rsidRDefault="007A325E" w:rsidP="00B42B0F">
            <w:pPr>
              <w:snapToGrid w:val="0"/>
              <w:spacing w:after="200"/>
              <w:jc w:val="center"/>
              <w:rPr>
                <w:sz w:val="16"/>
                <w:szCs w:val="16"/>
              </w:rPr>
            </w:pPr>
            <w:r>
              <w:rPr>
                <w:sz w:val="16"/>
                <w:szCs w:val="16"/>
              </w:rPr>
              <w:t>ражев ае</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75056</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251</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г. Макарьев, мк-н Северный, </w:t>
            </w:r>
          </w:p>
          <w:p w:rsidR="007A325E" w:rsidRDefault="007A325E" w:rsidP="00B42B0F">
            <w:pPr>
              <w:spacing w:after="200"/>
              <w:jc w:val="center"/>
              <w:rPr>
                <w:sz w:val="16"/>
                <w:szCs w:val="16"/>
              </w:rPr>
            </w:pPr>
            <w:r>
              <w:rPr>
                <w:sz w:val="16"/>
                <w:szCs w:val="16"/>
              </w:rPr>
              <w:t>д.13 кв.2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 xml:space="preserve">55,35,9 </w:t>
            </w:r>
          </w:p>
          <w:p w:rsidR="007A325E" w:rsidRDefault="007A325E" w:rsidP="00B42B0F">
            <w:pPr>
              <w:snapToGrid w:val="0"/>
              <w:spacing w:after="200"/>
              <w:jc w:val="center"/>
              <w:rPr>
                <w:sz w:val="16"/>
                <w:szCs w:val="16"/>
              </w:rPr>
            </w:pPr>
            <w:r>
              <w:rPr>
                <w:sz w:val="16"/>
                <w:szCs w:val="16"/>
              </w:rPr>
              <w:t xml:space="preserve">илюничев </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367426</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252</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Жилая  квартира   №1 </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Уколово, д. 35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38,7\26,7</w:t>
            </w:r>
          </w:p>
          <w:p w:rsidR="007A325E" w:rsidRDefault="007A325E" w:rsidP="00B42B0F">
            <w:pPr>
              <w:snapToGrid w:val="0"/>
              <w:spacing w:after="200"/>
              <w:jc w:val="center"/>
              <w:rPr>
                <w:sz w:val="16"/>
                <w:szCs w:val="16"/>
              </w:rPr>
            </w:pPr>
            <w:r>
              <w:rPr>
                <w:sz w:val="16"/>
                <w:szCs w:val="16"/>
              </w:rPr>
              <w:t>грачёв ав</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183427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253</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Жилая  квартира   №2 </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Уколово, д. 35  кв. 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38,3\27,9</w:t>
            </w:r>
          </w:p>
          <w:p w:rsidR="007A325E" w:rsidRDefault="007A325E" w:rsidP="00B42B0F">
            <w:pPr>
              <w:snapToGrid w:val="0"/>
              <w:spacing w:after="200"/>
              <w:jc w:val="center"/>
              <w:rPr>
                <w:sz w:val="16"/>
                <w:szCs w:val="16"/>
              </w:rPr>
            </w:pPr>
            <w:r>
              <w:rPr>
                <w:sz w:val="16"/>
                <w:szCs w:val="16"/>
              </w:rPr>
              <w:t>куликова см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183427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254</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Уколово, д. 16 кв.2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25,8\14,5</w:t>
            </w:r>
          </w:p>
          <w:p w:rsidR="007A325E" w:rsidRDefault="007A325E" w:rsidP="00B42B0F">
            <w:pPr>
              <w:snapToGrid w:val="0"/>
              <w:spacing w:after="200"/>
              <w:jc w:val="center"/>
              <w:rPr>
                <w:sz w:val="16"/>
                <w:szCs w:val="16"/>
              </w:rPr>
            </w:pPr>
            <w:r>
              <w:rPr>
                <w:sz w:val="16"/>
                <w:szCs w:val="16"/>
              </w:rPr>
              <w:t>белловин он</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3877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255</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д.79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51996</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256</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д.79 , кв. 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51996</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257</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д.31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61199</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258</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д.17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49 кв.м.</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Сенн Н.Р.,</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47820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259</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д.85 кв.2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61051</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260</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д.67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53 кв.м.</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Белоярова Г.В.</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61198</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261</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д.55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41,6\28,1</w:t>
            </w:r>
          </w:p>
          <w:p w:rsidR="007A325E" w:rsidRDefault="007A325E" w:rsidP="00B42B0F">
            <w:pPr>
              <w:pStyle w:val="a0"/>
              <w:snapToGrid w:val="0"/>
              <w:jc w:val="center"/>
              <w:rPr>
                <w:rFonts w:ascii="Times New Roman" w:hAnsi="Times New Roman"/>
                <w:sz w:val="16"/>
                <w:szCs w:val="16"/>
              </w:rPr>
            </w:pPr>
            <w:r>
              <w:rPr>
                <w:rFonts w:ascii="Times New Roman" w:hAnsi="Times New Roman"/>
                <w:sz w:val="16"/>
                <w:szCs w:val="16"/>
              </w:rPr>
              <w:t>кондакова аи</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61198</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262</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д.95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pStyle w:val="a0"/>
              <w:snapToGrid w:val="0"/>
              <w:jc w:val="center"/>
              <w:rPr>
                <w:rFonts w:ascii="Times New Roman" w:hAnsi="Times New Roman"/>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61198</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263</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д.74</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38,6\20,3</w:t>
            </w:r>
          </w:p>
          <w:p w:rsidR="007A325E" w:rsidRDefault="007A325E" w:rsidP="00B42B0F">
            <w:pPr>
              <w:snapToGrid w:val="0"/>
              <w:spacing w:after="200"/>
              <w:jc w:val="center"/>
              <w:rPr>
                <w:sz w:val="16"/>
                <w:szCs w:val="16"/>
              </w:rPr>
            </w:pPr>
            <w:r>
              <w:rPr>
                <w:sz w:val="16"/>
                <w:szCs w:val="16"/>
              </w:rPr>
              <w:t>сторожева</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22502</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264</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д.32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44,3\28,3</w:t>
            </w:r>
          </w:p>
          <w:p w:rsidR="007A325E" w:rsidRDefault="007A325E" w:rsidP="00B42B0F">
            <w:pPr>
              <w:snapToGrid w:val="0"/>
              <w:spacing w:after="200"/>
              <w:jc w:val="center"/>
              <w:rPr>
                <w:sz w:val="16"/>
                <w:szCs w:val="16"/>
              </w:rPr>
            </w:pPr>
            <w:r>
              <w:rPr>
                <w:sz w:val="16"/>
                <w:szCs w:val="16"/>
              </w:rPr>
              <w:t>ворошева кн</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35274</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265</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д.77 кв.2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61199</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266</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д.27 кв.2</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33,9\23,7</w:t>
            </w:r>
          </w:p>
          <w:p w:rsidR="007A325E" w:rsidRDefault="007A325E" w:rsidP="00B42B0F">
            <w:pPr>
              <w:snapToGrid w:val="0"/>
              <w:spacing w:after="200"/>
              <w:jc w:val="center"/>
              <w:rPr>
                <w:sz w:val="16"/>
                <w:szCs w:val="16"/>
              </w:rPr>
            </w:pPr>
            <w:r>
              <w:rPr>
                <w:sz w:val="16"/>
                <w:szCs w:val="16"/>
              </w:rPr>
              <w:t>белояров вг</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61199</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267</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2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ул. Холодная заводь, д.33а кв.2</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36,1 кв.м.</w:t>
            </w:r>
          </w:p>
          <w:p w:rsidR="007A325E" w:rsidRPr="002A7DAC" w:rsidRDefault="007A325E" w:rsidP="00B42B0F">
            <w:pPr>
              <w:snapToGrid w:val="0"/>
              <w:spacing w:after="200"/>
              <w:jc w:val="center"/>
              <w:rPr>
                <w:sz w:val="16"/>
                <w:szCs w:val="16"/>
                <w:lang w:val="ru-RU"/>
              </w:rPr>
            </w:pPr>
            <w:r w:rsidRPr="002A7DAC">
              <w:rPr>
                <w:sz w:val="16"/>
                <w:szCs w:val="16"/>
                <w:lang w:val="ru-RU"/>
              </w:rPr>
              <w:t>Зверева В.А.</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61199</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268</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д.85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61347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269</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Жилой одноквартирный дом</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spacing w:after="200"/>
              <w:jc w:val="center"/>
              <w:rPr>
                <w:sz w:val="16"/>
                <w:szCs w:val="16"/>
              </w:rPr>
            </w:pPr>
            <w:r w:rsidRPr="002A7DAC">
              <w:rPr>
                <w:sz w:val="16"/>
                <w:szCs w:val="16"/>
                <w:lang w:val="ru-RU"/>
              </w:rPr>
              <w:t xml:space="preserve">г. Макарьев, ул. </w:t>
            </w:r>
            <w:r>
              <w:rPr>
                <w:sz w:val="16"/>
                <w:szCs w:val="16"/>
              </w:rPr>
              <w:t>Холодная заводь, д.73</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55217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270</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п. Комсомолка, пер. </w:t>
            </w:r>
            <w:r>
              <w:rPr>
                <w:sz w:val="16"/>
                <w:szCs w:val="16"/>
              </w:rPr>
              <w:t>Школьный, д.4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45,7\35,3</w:t>
            </w:r>
          </w:p>
          <w:p w:rsidR="007A325E" w:rsidRDefault="007A325E" w:rsidP="00B42B0F">
            <w:pPr>
              <w:snapToGrid w:val="0"/>
              <w:spacing w:after="200"/>
              <w:jc w:val="center"/>
              <w:rPr>
                <w:sz w:val="16"/>
                <w:szCs w:val="16"/>
              </w:rPr>
            </w:pPr>
            <w:r>
              <w:rPr>
                <w:sz w:val="16"/>
                <w:szCs w:val="16"/>
              </w:rPr>
              <w:t>лазарева аи</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55282</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271</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Default="007A325E" w:rsidP="00B42B0F">
            <w:pPr>
              <w:snapToGrid w:val="0"/>
              <w:jc w:val="center"/>
              <w:rPr>
                <w:sz w:val="16"/>
                <w:szCs w:val="16"/>
              </w:rPr>
            </w:pPr>
            <w:r w:rsidRPr="002A7DAC">
              <w:rPr>
                <w:sz w:val="16"/>
                <w:szCs w:val="16"/>
                <w:lang w:val="ru-RU"/>
              </w:rPr>
              <w:t xml:space="preserve">Костромская область, г.  Макарьев ул. </w:t>
            </w:r>
            <w:r>
              <w:rPr>
                <w:sz w:val="16"/>
                <w:szCs w:val="16"/>
              </w:rPr>
              <w:t xml:space="preserve">Юрьевецкая, </w:t>
            </w:r>
          </w:p>
          <w:p w:rsidR="007A325E" w:rsidRDefault="007A325E" w:rsidP="00B42B0F">
            <w:pPr>
              <w:spacing w:after="200"/>
              <w:jc w:val="center"/>
              <w:rPr>
                <w:sz w:val="16"/>
                <w:szCs w:val="16"/>
              </w:rPr>
            </w:pPr>
            <w:r>
              <w:rPr>
                <w:sz w:val="16"/>
                <w:szCs w:val="16"/>
              </w:rPr>
              <w:t>д.38 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91,4\51,5</w:t>
            </w:r>
          </w:p>
          <w:p w:rsidR="007A325E" w:rsidRDefault="007A325E" w:rsidP="00B42B0F">
            <w:pPr>
              <w:snapToGrid w:val="0"/>
              <w:spacing w:after="200"/>
              <w:jc w:val="center"/>
              <w:rPr>
                <w:sz w:val="16"/>
                <w:szCs w:val="16"/>
              </w:rPr>
            </w:pPr>
            <w:r>
              <w:rPr>
                <w:sz w:val="16"/>
                <w:szCs w:val="16"/>
              </w:rPr>
              <w:t>телешев са</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216835</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272</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Тепловой узел</w:t>
            </w:r>
          </w:p>
        </w:tc>
        <w:tc>
          <w:tcPr>
            <w:tcW w:w="148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микрорайон «Юбилейный», д. б/н</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одноэтажное, пл. 44,7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285684</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273</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Юрьевецкая, </w:t>
            </w:r>
          </w:p>
          <w:p w:rsidR="007A325E" w:rsidRDefault="007A325E" w:rsidP="00B42B0F">
            <w:pPr>
              <w:spacing w:after="200"/>
              <w:jc w:val="center"/>
              <w:rPr>
                <w:sz w:val="16"/>
                <w:szCs w:val="16"/>
              </w:rPr>
            </w:pPr>
            <w:r>
              <w:rPr>
                <w:sz w:val="16"/>
                <w:szCs w:val="16"/>
              </w:rPr>
              <w:t>д. 143 кв. 3</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44,45\29,72</w:t>
            </w:r>
          </w:p>
          <w:p w:rsidR="007A325E" w:rsidRDefault="007A325E" w:rsidP="00B42B0F">
            <w:pPr>
              <w:snapToGrid w:val="0"/>
              <w:spacing w:after="200"/>
              <w:jc w:val="center"/>
              <w:rPr>
                <w:sz w:val="16"/>
                <w:szCs w:val="16"/>
              </w:rPr>
            </w:pPr>
            <w:r>
              <w:rPr>
                <w:sz w:val="16"/>
                <w:szCs w:val="16"/>
              </w:rPr>
              <w:t>смородина та</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83363</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274</w:t>
            </w:r>
          </w:p>
        </w:tc>
        <w:tc>
          <w:tcPr>
            <w:tcW w:w="171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Жилая квартира № 1 в двухквартирном жилом доме</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Юрьевецкая, д.31кв.1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95,5\61,8</w:t>
            </w:r>
          </w:p>
          <w:p w:rsidR="007A325E" w:rsidRDefault="007A325E" w:rsidP="00B42B0F">
            <w:pPr>
              <w:snapToGrid w:val="0"/>
              <w:spacing w:after="200"/>
              <w:jc w:val="center"/>
              <w:rPr>
                <w:sz w:val="16"/>
                <w:szCs w:val="16"/>
              </w:rPr>
            </w:pPr>
            <w:r>
              <w:rPr>
                <w:sz w:val="16"/>
                <w:szCs w:val="16"/>
              </w:rPr>
              <w:t>солдатов</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11535</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275</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№1</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Default="007A325E" w:rsidP="00B42B0F">
            <w:pPr>
              <w:jc w:val="center"/>
              <w:rPr>
                <w:sz w:val="16"/>
                <w:szCs w:val="16"/>
              </w:rPr>
            </w:pPr>
            <w:r w:rsidRPr="002A7DAC">
              <w:rPr>
                <w:sz w:val="16"/>
                <w:szCs w:val="16"/>
                <w:lang w:val="ru-RU"/>
              </w:rPr>
              <w:t xml:space="preserve">г. Макарьев, ул. </w:t>
            </w:r>
            <w:r>
              <w:rPr>
                <w:sz w:val="16"/>
                <w:szCs w:val="16"/>
              </w:rPr>
              <w:t xml:space="preserve">Юрьевецкая, </w:t>
            </w:r>
          </w:p>
          <w:p w:rsidR="007A325E" w:rsidRDefault="007A325E" w:rsidP="00B42B0F">
            <w:pPr>
              <w:spacing w:after="200"/>
              <w:jc w:val="center"/>
              <w:rPr>
                <w:sz w:val="16"/>
                <w:szCs w:val="16"/>
              </w:rPr>
            </w:pPr>
            <w:r>
              <w:rPr>
                <w:sz w:val="16"/>
                <w:szCs w:val="16"/>
              </w:rPr>
              <w:t>д.44 кв. 1</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353277,5</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276</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4</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Юрьевецкая, д. 25 в, кв.4</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330789,78</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277</w:t>
            </w:r>
          </w:p>
        </w:tc>
        <w:tc>
          <w:tcPr>
            <w:tcW w:w="171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Жилая  квартира   № 1</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Юрьевецкая, д. 23, кв. 1</w:t>
            </w:r>
          </w:p>
          <w:p w:rsidR="007A325E" w:rsidRPr="002A7DAC" w:rsidRDefault="007A325E" w:rsidP="00B42B0F">
            <w:pPr>
              <w:spacing w:after="200"/>
              <w:jc w:val="center"/>
              <w:rPr>
                <w:sz w:val="16"/>
                <w:szCs w:val="16"/>
                <w:lang w:val="ru-RU"/>
              </w:rPr>
            </w:pPr>
            <w:r w:rsidRPr="002A7DAC">
              <w:rPr>
                <w:sz w:val="16"/>
                <w:szCs w:val="16"/>
                <w:lang w:val="ru-RU"/>
              </w:rPr>
              <w:t>п\а</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33</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278</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2</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ул. Юрьевецкая, </w:t>
            </w:r>
          </w:p>
          <w:p w:rsidR="007A325E" w:rsidRPr="002A7DAC" w:rsidRDefault="007A325E" w:rsidP="00B42B0F">
            <w:pPr>
              <w:jc w:val="center"/>
              <w:rPr>
                <w:sz w:val="16"/>
                <w:szCs w:val="16"/>
                <w:lang w:val="ru-RU"/>
              </w:rPr>
            </w:pPr>
            <w:r w:rsidRPr="002A7DAC">
              <w:rPr>
                <w:sz w:val="16"/>
                <w:szCs w:val="16"/>
                <w:lang w:val="ru-RU"/>
              </w:rPr>
              <w:t>д. 23,  кв. 2,</w:t>
            </w: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33</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279</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3</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jc w:val="center"/>
              <w:rPr>
                <w:sz w:val="16"/>
                <w:szCs w:val="16"/>
                <w:lang w:val="ru-RU"/>
              </w:rPr>
            </w:pPr>
            <w:r w:rsidRPr="002A7DAC">
              <w:rPr>
                <w:sz w:val="16"/>
                <w:szCs w:val="16"/>
                <w:lang w:val="ru-RU"/>
              </w:rPr>
              <w:t xml:space="preserve">г. Макарьев, ул. Юрьевецкая, </w:t>
            </w:r>
          </w:p>
          <w:p w:rsidR="007A325E" w:rsidRPr="002A7DAC" w:rsidRDefault="007A325E" w:rsidP="00B42B0F">
            <w:pPr>
              <w:jc w:val="center"/>
              <w:rPr>
                <w:sz w:val="16"/>
                <w:szCs w:val="16"/>
                <w:lang w:val="ru-RU"/>
              </w:rPr>
            </w:pPr>
            <w:r w:rsidRPr="002A7DAC">
              <w:rPr>
                <w:sz w:val="16"/>
                <w:szCs w:val="16"/>
                <w:lang w:val="ru-RU"/>
              </w:rPr>
              <w:t xml:space="preserve">д. 23, кв 3, </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33</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280</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Жилая  квартира   № 4</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Костромская область, г. Макарьев, ул. Юрьевецкая, д. 23, кв. 4</w:t>
            </w:r>
          </w:p>
          <w:p w:rsidR="007A325E" w:rsidRPr="002A7DAC" w:rsidRDefault="007A325E" w:rsidP="00B42B0F">
            <w:pPr>
              <w:jc w:val="center"/>
              <w:rPr>
                <w:sz w:val="16"/>
                <w:szCs w:val="16"/>
                <w:lang w:val="ru-RU"/>
              </w:rPr>
            </w:pPr>
          </w:p>
          <w:p w:rsidR="007A325E" w:rsidRPr="002A7DAC" w:rsidRDefault="007A325E" w:rsidP="00B42B0F">
            <w:pPr>
              <w:spacing w:after="200"/>
              <w:jc w:val="center"/>
              <w:rPr>
                <w:sz w:val="16"/>
                <w:szCs w:val="16"/>
                <w:lang w:val="ru-RU"/>
              </w:rPr>
            </w:pPr>
            <w:r w:rsidRPr="002A7DAC">
              <w:rPr>
                <w:sz w:val="16"/>
                <w:szCs w:val="16"/>
                <w:lang w:val="ru-RU"/>
              </w:rPr>
              <w:t>п\арх</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33</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281</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Сквер Победы,</w:t>
            </w:r>
          </w:p>
        </w:tc>
        <w:tc>
          <w:tcPr>
            <w:tcW w:w="148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Макарьев,ул.Н.Набережная</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 </w:t>
            </w:r>
            <w:r>
              <w:rPr>
                <w:sz w:val="16"/>
                <w:szCs w:val="16"/>
              </w:rPr>
              <w:t>8470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12900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282</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Старый сад, </w:t>
            </w:r>
          </w:p>
        </w:tc>
        <w:tc>
          <w:tcPr>
            <w:tcW w:w="148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ул.Груздева</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21675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29900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283</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Сквер,</w:t>
            </w:r>
          </w:p>
        </w:tc>
        <w:tc>
          <w:tcPr>
            <w:tcW w:w="1485" w:type="dxa"/>
            <w:tcBorders>
              <w:left w:val="single" w:sz="4" w:space="0" w:color="000000"/>
              <w:bottom w:val="single" w:sz="4" w:space="0" w:color="000000"/>
            </w:tcBorders>
          </w:tcPr>
          <w:p w:rsidR="007A325E" w:rsidRPr="002A7DAC" w:rsidRDefault="007A325E" w:rsidP="00B42B0F">
            <w:pPr>
              <w:snapToGrid w:val="0"/>
              <w:jc w:val="center"/>
              <w:rPr>
                <w:sz w:val="16"/>
                <w:szCs w:val="16"/>
                <w:lang w:val="ru-RU"/>
              </w:rPr>
            </w:pPr>
            <w:r w:rsidRPr="002A7DAC">
              <w:rPr>
                <w:sz w:val="16"/>
                <w:szCs w:val="16"/>
                <w:lang w:val="ru-RU"/>
              </w:rPr>
              <w:t xml:space="preserve">Костромская область, </w:t>
            </w:r>
          </w:p>
          <w:p w:rsidR="007A325E" w:rsidRPr="002A7DAC" w:rsidRDefault="007A325E" w:rsidP="00B42B0F">
            <w:pPr>
              <w:spacing w:after="200"/>
              <w:jc w:val="center"/>
              <w:rPr>
                <w:sz w:val="16"/>
                <w:szCs w:val="16"/>
                <w:lang w:val="ru-RU"/>
              </w:rPr>
            </w:pPr>
            <w:r w:rsidRPr="002A7DAC">
              <w:rPr>
                <w:sz w:val="16"/>
                <w:szCs w:val="16"/>
                <w:lang w:val="ru-RU"/>
              </w:rPr>
              <w:t>г. Макарьев, пл.Революции</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 </w:t>
            </w:r>
            <w:r>
              <w:rPr>
                <w:sz w:val="16"/>
                <w:szCs w:val="16"/>
              </w:rPr>
              <w:t>1074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2100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284</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Кладбище,</w:t>
            </w:r>
          </w:p>
        </w:tc>
        <w:tc>
          <w:tcPr>
            <w:tcW w:w="148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sidRPr="002A7DAC">
              <w:rPr>
                <w:sz w:val="16"/>
                <w:szCs w:val="16"/>
                <w:lang w:val="ru-RU"/>
              </w:rPr>
              <w:t xml:space="preserve">Костромская область, г. Макарьев, ул. </w:t>
            </w:r>
            <w:r>
              <w:rPr>
                <w:sz w:val="16"/>
                <w:szCs w:val="16"/>
              </w:rPr>
              <w:t>Валовая</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 xml:space="preserve"> 68470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95300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285</w:t>
            </w:r>
          </w:p>
        </w:tc>
        <w:tc>
          <w:tcPr>
            <w:tcW w:w="1710" w:type="dxa"/>
            <w:tcBorders>
              <w:left w:val="single" w:sz="4" w:space="0" w:color="000000"/>
              <w:bottom w:val="single" w:sz="4" w:space="0" w:color="000000"/>
            </w:tcBorders>
          </w:tcPr>
          <w:p w:rsidR="007A325E" w:rsidRDefault="007A325E" w:rsidP="00B42B0F">
            <w:pPr>
              <w:snapToGrid w:val="0"/>
              <w:spacing w:after="200"/>
              <w:rPr>
                <w:sz w:val="16"/>
                <w:szCs w:val="16"/>
              </w:rPr>
            </w:pPr>
            <w:r>
              <w:rPr>
                <w:sz w:val="16"/>
                <w:szCs w:val="16"/>
              </w:rPr>
              <w:t xml:space="preserve">Сквер, </w:t>
            </w:r>
          </w:p>
        </w:tc>
        <w:tc>
          <w:tcPr>
            <w:tcW w:w="148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r w:rsidRPr="002A7DAC">
              <w:rPr>
                <w:sz w:val="16"/>
                <w:szCs w:val="16"/>
                <w:lang w:val="ru-RU"/>
              </w:rPr>
              <w:t>Костромская область, г. Макарьев, ул.Б.Советская</w:t>
            </w:r>
          </w:p>
        </w:tc>
        <w:tc>
          <w:tcPr>
            <w:tcW w:w="1245" w:type="dxa"/>
            <w:tcBorders>
              <w:left w:val="single" w:sz="4" w:space="0" w:color="000000"/>
              <w:bottom w:val="single" w:sz="4" w:space="0" w:color="000000"/>
            </w:tcBorders>
          </w:tcPr>
          <w:p w:rsidR="007A325E" w:rsidRPr="002A7DAC" w:rsidRDefault="007A325E" w:rsidP="00B42B0F">
            <w:pPr>
              <w:snapToGrid w:val="0"/>
              <w:spacing w:after="200"/>
              <w:jc w:val="center"/>
              <w:rPr>
                <w:sz w:val="16"/>
                <w:szCs w:val="16"/>
                <w:lang w:val="ru-RU"/>
              </w:rPr>
            </w:pPr>
          </w:p>
        </w:tc>
        <w:tc>
          <w:tcPr>
            <w:tcW w:w="1365"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1025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5000</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286</w:t>
            </w:r>
          </w:p>
        </w:tc>
        <w:tc>
          <w:tcPr>
            <w:tcW w:w="1710" w:type="dxa"/>
            <w:tcBorders>
              <w:left w:val="single" w:sz="4" w:space="0" w:color="000000"/>
              <w:bottom w:val="single" w:sz="4" w:space="0" w:color="000000"/>
            </w:tcBorders>
          </w:tcPr>
          <w:p w:rsidR="007A325E" w:rsidRPr="002A7DAC" w:rsidRDefault="007A325E" w:rsidP="00B42B0F">
            <w:pPr>
              <w:snapToGrid w:val="0"/>
              <w:spacing w:after="200"/>
              <w:jc w:val="both"/>
              <w:rPr>
                <w:sz w:val="16"/>
                <w:szCs w:val="16"/>
                <w:lang w:val="ru-RU"/>
              </w:rPr>
            </w:pPr>
            <w:r w:rsidRPr="002A7DAC">
              <w:rPr>
                <w:sz w:val="16"/>
                <w:szCs w:val="16"/>
                <w:lang w:val="ru-RU"/>
              </w:rPr>
              <w:t>Улицы города,  («Северный» м/р-н., «Юбилейный» м/р-н., 12 кв. м/р-н., 21 кв. м/р-н., 23 кв. м/р-н., 27 кв. м/р-н., 8 Марта ул., Б.Советская ул., Базовая ул., Базовый пер., Белошейно ул., Береговой пер., Больничная ул., Больничный пер., В.Набережная ул., Валовая ул., Ветлужская ул., Ветлужский пер., Володина пер., Володина ул., Гагарина ул., Гаево ул., Груздева ул., Дорожная ул., Дорожный пер., Заводская ул., Заводской пер., Западный пер., Затонская ул., Захариха ул., Зеленая ул., Зеленый пер., Кадыйская ул., Катанова ул., Ковровская ул., Комсомольский пер., Кордон ул., Лесная ул., М.Советская ул., М.Филино ул., Макарьевский пер., Мантуровский пер., Мелиораторов пер., Молодежная ул., Н.Набережная ул., Н- Валовая ул., Нейский пер., Н-Кузнецкая ул., Н-Кузнецкий пер., Новоселов ул., Окружная ул., Октябрьская ул., Первомайская ул., Площадная ул., Подгорная ул., Подстанция 2 ул., Полевой пер., Понизовский пер., Пролетарская ул., Революции пл., Речной пер., Рябиновая ул., Садовая ул., Северная ул., Спортивный пер., Строительная ул., Строительный пер., Тимофеева ул., Тихий пер., Уколово ул., Шоссейный пер., Ю.Смирнова ул., Юрьевецкая ул.)</w:t>
            </w:r>
          </w:p>
        </w:tc>
        <w:tc>
          <w:tcPr>
            <w:tcW w:w="1485" w:type="dxa"/>
            <w:tcBorders>
              <w:left w:val="single" w:sz="4" w:space="0" w:color="000000"/>
              <w:bottom w:val="single" w:sz="4" w:space="0" w:color="000000"/>
            </w:tcBorders>
          </w:tcPr>
          <w:p w:rsidR="007A325E" w:rsidRDefault="007A325E" w:rsidP="00B42B0F">
            <w:pPr>
              <w:snapToGrid w:val="0"/>
              <w:jc w:val="center"/>
              <w:rPr>
                <w:sz w:val="16"/>
                <w:szCs w:val="16"/>
              </w:rPr>
            </w:pPr>
            <w:r>
              <w:rPr>
                <w:sz w:val="16"/>
                <w:szCs w:val="16"/>
              </w:rPr>
              <w:t>Костромская область,</w:t>
            </w:r>
          </w:p>
          <w:p w:rsidR="007A325E" w:rsidRDefault="007A325E" w:rsidP="00B42B0F">
            <w:pPr>
              <w:spacing w:after="200"/>
              <w:jc w:val="center"/>
              <w:rPr>
                <w:sz w:val="16"/>
                <w:szCs w:val="16"/>
              </w:rPr>
            </w:pPr>
            <w:r>
              <w:rPr>
                <w:sz w:val="16"/>
                <w:szCs w:val="16"/>
              </w:rPr>
              <w:t>г. Макарьев</w:t>
            </w:r>
          </w:p>
        </w:tc>
        <w:tc>
          <w:tcPr>
            <w:tcW w:w="1245" w:type="dxa"/>
            <w:tcBorders>
              <w:left w:val="single" w:sz="4" w:space="0" w:color="000000"/>
              <w:bottom w:val="single" w:sz="4" w:space="0" w:color="000000"/>
            </w:tcBorders>
          </w:tcPr>
          <w:p w:rsidR="007A325E" w:rsidRDefault="007A325E" w:rsidP="00B42B0F">
            <w:pPr>
              <w:snapToGrid w:val="0"/>
              <w:spacing w:after="200"/>
              <w:jc w:val="center"/>
              <w:rPr>
                <w:sz w:val="16"/>
                <w:szCs w:val="16"/>
              </w:rPr>
            </w:pPr>
          </w:p>
        </w:tc>
        <w:tc>
          <w:tcPr>
            <w:tcW w:w="1365" w:type="dxa"/>
            <w:tcBorders>
              <w:left w:val="single" w:sz="4" w:space="0" w:color="000000"/>
              <w:bottom w:val="single" w:sz="4" w:space="0" w:color="000000"/>
            </w:tcBorders>
          </w:tcPr>
          <w:p w:rsidR="007A325E" w:rsidRDefault="007A325E" w:rsidP="00B42B0F">
            <w:pPr>
              <w:snapToGrid w:val="0"/>
              <w:spacing w:after="200"/>
              <w:jc w:val="both"/>
              <w:rPr>
                <w:sz w:val="16"/>
                <w:szCs w:val="16"/>
              </w:rPr>
            </w:pPr>
            <w:r>
              <w:rPr>
                <w:sz w:val="16"/>
                <w:szCs w:val="16"/>
              </w:rPr>
              <w:t>756500 кв.м.</w:t>
            </w:r>
          </w:p>
        </w:tc>
        <w:tc>
          <w:tcPr>
            <w:tcW w:w="177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1328127</w:t>
            </w:r>
          </w:p>
        </w:tc>
        <w:tc>
          <w:tcPr>
            <w:tcW w:w="1260"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p>
        </w:tc>
        <w:tc>
          <w:tcPr>
            <w:tcW w:w="1320" w:type="dxa"/>
            <w:tcBorders>
              <w:left w:val="single" w:sz="4" w:space="0" w:color="000000"/>
              <w:bottom w:val="single" w:sz="4" w:space="0" w:color="000000"/>
            </w:tcBorders>
          </w:tcPr>
          <w:p w:rsidR="007A325E" w:rsidRDefault="007A325E" w:rsidP="00B42B0F">
            <w:pPr>
              <w:snapToGrid w:val="0"/>
              <w:spacing w:after="200"/>
              <w:jc w:val="center"/>
              <w:rPr>
                <w:sz w:val="16"/>
                <w:szCs w:val="16"/>
              </w:rPr>
            </w:pPr>
            <w:r>
              <w:rPr>
                <w:sz w:val="16"/>
                <w:szCs w:val="16"/>
              </w:rPr>
              <w:t>15.08.06</w:t>
            </w:r>
          </w:p>
        </w:tc>
        <w:tc>
          <w:tcPr>
            <w:tcW w:w="1320" w:type="dxa"/>
            <w:tcBorders>
              <w:left w:val="single" w:sz="4" w:space="0" w:color="000000"/>
              <w:bottom w:val="single" w:sz="4" w:space="0" w:color="000000"/>
            </w:tcBorders>
          </w:tcPr>
          <w:p w:rsidR="007A325E" w:rsidRPr="002A7DAC" w:rsidRDefault="007A325E" w:rsidP="00B42B0F">
            <w:pPr>
              <w:snapToGrid w:val="0"/>
              <w:spacing w:after="200"/>
              <w:rPr>
                <w:sz w:val="16"/>
                <w:szCs w:val="16"/>
                <w:lang w:val="ru-RU"/>
              </w:rPr>
            </w:pPr>
            <w:r w:rsidRPr="002A7DAC">
              <w:rPr>
                <w:sz w:val="16"/>
                <w:szCs w:val="16"/>
                <w:lang w:val="ru-RU"/>
              </w:rPr>
              <w:t>Закон Костромской обл. от 15.08.2006г. № 63</w:t>
            </w:r>
          </w:p>
        </w:tc>
        <w:tc>
          <w:tcPr>
            <w:tcW w:w="1365" w:type="dxa"/>
            <w:tcBorders>
              <w:left w:val="single" w:sz="4" w:space="0" w:color="000000"/>
              <w:bottom w:val="single" w:sz="4" w:space="0" w:color="000000"/>
            </w:tcBorders>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казна</w:t>
            </w:r>
          </w:p>
        </w:tc>
        <w:tc>
          <w:tcPr>
            <w:tcW w:w="1412" w:type="dxa"/>
            <w:tcBorders>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287</w:t>
            </w:r>
          </w:p>
        </w:tc>
        <w:tc>
          <w:tcPr>
            <w:tcW w:w="171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Детский городок</w:t>
            </w:r>
          </w:p>
        </w:tc>
        <w:tc>
          <w:tcPr>
            <w:tcW w:w="148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Костромская область,</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 Макарьев,</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пл. Революции</w:t>
            </w:r>
          </w:p>
        </w:tc>
        <w:tc>
          <w:tcPr>
            <w:tcW w:w="124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896 кв. м.</w:t>
            </w:r>
          </w:p>
        </w:tc>
        <w:tc>
          <w:tcPr>
            <w:tcW w:w="177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56000</w:t>
            </w:r>
          </w:p>
        </w:tc>
        <w:tc>
          <w:tcPr>
            <w:tcW w:w="126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15.08.06</w:t>
            </w: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Закон Костромской обл. от 15.08.2006</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 63</w:t>
            </w: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1412" w:type="dxa"/>
            <w:tcBorders>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288</w:t>
            </w:r>
          </w:p>
        </w:tc>
        <w:tc>
          <w:tcPr>
            <w:tcW w:w="171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Общественный туалет</w:t>
            </w:r>
          </w:p>
        </w:tc>
        <w:tc>
          <w:tcPr>
            <w:tcW w:w="148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Костромская область,</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 Макарьев</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ул. Б.Советская, 6</w:t>
            </w:r>
          </w:p>
        </w:tc>
        <w:tc>
          <w:tcPr>
            <w:tcW w:w="124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12,5 кв.м.</w:t>
            </w:r>
          </w:p>
        </w:tc>
        <w:tc>
          <w:tcPr>
            <w:tcW w:w="177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2000</w:t>
            </w:r>
          </w:p>
        </w:tc>
        <w:tc>
          <w:tcPr>
            <w:tcW w:w="126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15.08.06</w:t>
            </w: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Закон Костромской обл. от 15.08.2006</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 63</w:t>
            </w: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1412" w:type="dxa"/>
            <w:tcBorders>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sz w:val="16"/>
                <w:szCs w:val="16"/>
              </w:rPr>
            </w:pPr>
          </w:p>
        </w:tc>
      </w:tr>
      <w:tr w:rsidR="007A325E" w:rsidTr="00B42B0F">
        <w:trPr>
          <w:gridBefore w:val="1"/>
        </w:trPr>
        <w:tc>
          <w:tcPr>
            <w:tcW w:w="63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289</w:t>
            </w:r>
          </w:p>
        </w:tc>
        <w:tc>
          <w:tcPr>
            <w:tcW w:w="171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Улицы города п. Комсомолка (ул. Холодная Заводь, ул. Шпалозавод, ул. Береговая, ул. Заречная, ул. Железнодорожная, ул. Комсомольская, пер. Клубный, пер. Школьный, пер. Рабочий, ул. Новая)</w:t>
            </w:r>
          </w:p>
        </w:tc>
        <w:tc>
          <w:tcPr>
            <w:tcW w:w="148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Костромская область,</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 Макарьев,</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п. Комсомолка</w:t>
            </w:r>
          </w:p>
        </w:tc>
        <w:tc>
          <w:tcPr>
            <w:tcW w:w="124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29520 кв.м.</w:t>
            </w:r>
          </w:p>
        </w:tc>
        <w:tc>
          <w:tcPr>
            <w:tcW w:w="177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26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09.11.2012</w:t>
            </w:r>
          </w:p>
        </w:tc>
        <w:tc>
          <w:tcPr>
            <w:tcW w:w="1320"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Распоряжение администрации городского поселения город Макарьев от 09.11.2012 № 188 А-Р</w:t>
            </w:r>
          </w:p>
        </w:tc>
        <w:tc>
          <w:tcPr>
            <w:tcW w:w="1365" w:type="dxa"/>
            <w:tcBorders>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1412" w:type="dxa"/>
            <w:tcBorders>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sz w:val="16"/>
                <w:szCs w:val="16"/>
              </w:rPr>
            </w:pPr>
          </w:p>
        </w:tc>
      </w:tr>
    </w:tbl>
    <w:p w:rsidR="007A325E" w:rsidRDefault="007A325E" w:rsidP="007B52AB">
      <w:pPr>
        <w:pStyle w:val="a"/>
        <w:jc w:val="center"/>
      </w:pPr>
    </w:p>
    <w:p w:rsidR="007A325E" w:rsidRDefault="007A325E" w:rsidP="007B52AB">
      <w:pPr>
        <w:pStyle w:val="a"/>
        <w:jc w:val="center"/>
      </w:pPr>
    </w:p>
    <w:p w:rsidR="007A325E" w:rsidRDefault="007A325E" w:rsidP="007B52AB">
      <w:pPr>
        <w:pStyle w:val="a"/>
        <w:jc w:val="center"/>
      </w:pPr>
    </w:p>
    <w:p w:rsidR="007A325E" w:rsidRDefault="007A325E" w:rsidP="007B52AB">
      <w:pPr>
        <w:pStyle w:val="a"/>
        <w:jc w:val="center"/>
      </w:pPr>
    </w:p>
    <w:p w:rsidR="007A325E" w:rsidRDefault="007A325E" w:rsidP="007B52AB">
      <w:pPr>
        <w:pStyle w:val="a"/>
        <w:jc w:val="center"/>
        <w:rPr>
          <w:rFonts w:ascii="Times New Roman" w:hAnsi="Times New Roman"/>
          <w:sz w:val="24"/>
          <w:szCs w:val="24"/>
        </w:rPr>
      </w:pPr>
      <w:r>
        <w:rPr>
          <w:rFonts w:ascii="Times New Roman" w:hAnsi="Times New Roman"/>
          <w:sz w:val="24"/>
          <w:szCs w:val="24"/>
        </w:rPr>
        <w:t>Раздел 2. Муниципальное движимое имущество</w:t>
      </w:r>
    </w:p>
    <w:p w:rsidR="007A325E" w:rsidRDefault="007A325E" w:rsidP="007B52AB">
      <w:pPr>
        <w:pStyle w:val="a"/>
        <w:jc w:val="center"/>
        <w:rPr>
          <w:rFonts w:ascii="Times New Roman" w:hAnsi="Times New Roman"/>
          <w:sz w:val="24"/>
          <w:szCs w:val="24"/>
        </w:rPr>
      </w:pPr>
    </w:p>
    <w:tbl>
      <w:tblPr>
        <w:tblW w:w="0" w:type="auto"/>
        <w:tblInd w:w="-10" w:type="dxa"/>
        <w:tblLayout w:type="fixed"/>
        <w:tblLook w:val="0000"/>
      </w:tblPr>
      <w:tblGrid>
        <w:gridCol w:w="531"/>
        <w:gridCol w:w="3614"/>
        <w:gridCol w:w="2103"/>
        <w:gridCol w:w="2190"/>
        <w:gridCol w:w="2087"/>
        <w:gridCol w:w="2089"/>
        <w:gridCol w:w="2191"/>
      </w:tblGrid>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п/п</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Наименование движимого имущества</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Балансовая стоимость/начисленная амортизация</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Дата возникновения/прекращения права муниципальной собственности</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Реквизиты документа-основания возникновения права муниципальной собственности</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Сведения о правообладателе</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Сведения об ограничениях/обременениях</w:t>
            </w: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Автомашина ВАЗ-21310 «Нива»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Гос. номер Е 409 МЕ 44</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281362,80/281362,80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УАЗ-3153</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50000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13.03.2013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Распоряжение администрации городского поселения город Макарьев от 13.03.2013 № 29-Р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Ассенезаторская машина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ГАЗ-53 Е086КУ</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56887/56887</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Вакуумная машина</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КО-520 Е085КУ</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229250/229250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Экскаватор ЭО 3326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3930 КТ</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324640/301040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Грузовой фургон спец. автомашина</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ГАЗ АРТК-М Е 088 КУ</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329258/329258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Спец. а/машина «Вода»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ГАЗ 3307 Е 087 КУ</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65912/65912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Трактор Т-40 ГОС № 0475 КТ</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62160/62160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Прицеп 2ПТС-4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ГОС № 04-59</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9787/9787</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Тележка тракторная</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ГОС 404 № 04-95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20158/20158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Экскаватор 44 КТ 04-55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64655/64655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Грейдер ДЗ-180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434400/434400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Прицеп 44 КТ № 0459</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7802/7802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Автомашина «Мусоровоз»</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442000/428100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Трактор МТЗ-80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35000/35000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УАЗ 31512</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103332/103332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Трактор ЮМЗ-6</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 прицеп 2ПТС4</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103331,92/103331,92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Погрузчик ТО-30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121035/121035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Грузовой фургон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спец. автомашина</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120485/120485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Трактор ТДТ-55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Погрузчик фронтальный</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ТО-18Б.З.</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760000/38000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Распоряжение администрации городского поселения город Макарьев от 13.02.2013 № 15-Р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(очистные сооружения)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31500/31500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СМ-150-125-315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126154,69/84154,69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157368,73/83568,73</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Хоз. ведение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МУП «МКХ»</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111628,96/91957,89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346612/346612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346612/346612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346612/346612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148368,73/93746,16</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183740,59/150536</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223915,12/146760,02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Дымосос ДН-8</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11731/11731</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119867/119867</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Дымосос ДН-8</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28116/28116</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81290/81290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100-80-160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22374,77/22374,77</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К 80-50-200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17000/17000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168364,4/168364,4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Ёмкость 52 м. куб.</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13761/13761</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15870/15870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Вентилятор ВЦ-4</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10272/10272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875241,12/381216,12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875241,12/381216,12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875241,12/381216,12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40587/38056,14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227333/187474,60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59230,57/38250,42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49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90/35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133300,40/133300,40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Котёл </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30562/30562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Труба дымовая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14878/14878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К 100-80-160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21364/21364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К 100-80-160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22375/22375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КВ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176701/109825,05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Энергия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17789/17789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Универсал</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17789/17789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Котёл Универсал</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17789/17789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Насос консольный</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11642,67/10025,4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03.02.2009</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главы Макарьевского муниципального района от 03.02.2009 № 35</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 № 4</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15018/15018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 № 2</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25322,52/25322,52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 № 3</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18425,28/18425,28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 в комплекте</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33653/33653</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20363,28/20363,28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 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15481/15481</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Цв. камера «Сони»</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12499/12499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Собственность администрации городского поселения город Макарьев</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37242,24/37242,24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Проигрыватель Денон Дп-615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26310/12728,78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Проигрыватель мини дисков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10048,02/10048,02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Ударная установка «Амати»</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10184,64/10184,64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Процессор звуковых эффектов</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13000/2702,23</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Сцена разборная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34317,90/34317,90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«РЦД»</w:t>
            </w:r>
          </w:p>
        </w:tc>
        <w:tc>
          <w:tcPr>
            <w:tcW w:w="2191"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Компьютер</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31187,52/31178,52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«Макарьевская межпоселенческая библиотека»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73</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Копировальный аппарат</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11687,52/11687,52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Безвозмездное временное пользование МКУК «МРБ»</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74</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Котёл стальной </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на отходах деревообработки КВм-2,0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1437048,00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75</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Транспортёр ТС </w:t>
            </w:r>
            <w:r>
              <w:rPr>
                <w:rFonts w:ascii="Times New Roman" w:hAnsi="Times New Roman" w:cs="Times New Roman"/>
                <w:sz w:val="16"/>
                <w:szCs w:val="16"/>
                <w:lang w:val="en-US"/>
              </w:rPr>
              <w:t>L</w:t>
            </w:r>
            <w:r>
              <w:rPr>
                <w:rFonts w:ascii="Times New Roman" w:hAnsi="Times New Roman" w:cs="Times New Roman"/>
                <w:sz w:val="16"/>
                <w:szCs w:val="16"/>
              </w:rPr>
              <w:t>=15м</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174399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76</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Подвижной пол ПП-9120</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1743990</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77</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Вентилятор ВЦ-14-46-2,5</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15004</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78</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Дымосос ДН-8</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95338</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79</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Насос </w:t>
            </w:r>
            <w:r>
              <w:rPr>
                <w:rFonts w:ascii="Times New Roman" w:hAnsi="Times New Roman" w:cs="Times New Roman"/>
                <w:sz w:val="16"/>
                <w:szCs w:val="16"/>
                <w:lang w:val="en-US"/>
              </w:rPr>
              <w:t>BL</w:t>
            </w:r>
            <w:r>
              <w:rPr>
                <w:rFonts w:ascii="Times New Roman" w:hAnsi="Times New Roman" w:cs="Times New Roman"/>
                <w:sz w:val="16"/>
                <w:szCs w:val="16"/>
              </w:rPr>
              <w:t xml:space="preserve"> 65/170-15/2</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58446,5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80</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xml:space="preserve">Насос </w:t>
            </w:r>
            <w:r>
              <w:rPr>
                <w:rFonts w:ascii="Times New Roman" w:hAnsi="Times New Roman" w:cs="Times New Roman"/>
                <w:sz w:val="16"/>
                <w:szCs w:val="16"/>
                <w:lang w:val="en-US"/>
              </w:rPr>
              <w:t>BL</w:t>
            </w:r>
            <w:r>
              <w:rPr>
                <w:rFonts w:ascii="Times New Roman" w:hAnsi="Times New Roman" w:cs="Times New Roman"/>
                <w:sz w:val="16"/>
                <w:szCs w:val="16"/>
              </w:rPr>
              <w:t xml:space="preserve"> 65/170-15/2</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58446,5</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81</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Теплосчётчик СТ 10ДУ108</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104872</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82</w:t>
            </w:r>
          </w:p>
        </w:tc>
        <w:tc>
          <w:tcPr>
            <w:tcW w:w="3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Ящик ввода и переключения для нормального и аварийного питания</w:t>
            </w:r>
          </w:p>
        </w:tc>
        <w:tc>
          <w:tcPr>
            <w:tcW w:w="210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34879,79</w:t>
            </w:r>
          </w:p>
        </w:tc>
        <w:tc>
          <w:tcPr>
            <w:tcW w:w="2190"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08.02.2013</w:t>
            </w:r>
          </w:p>
        </w:tc>
        <w:tc>
          <w:tcPr>
            <w:tcW w:w="2087"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sz w:val="16"/>
                <w:szCs w:val="16"/>
              </w:rPr>
            </w:pPr>
            <w:r>
              <w:rPr>
                <w:rFonts w:ascii="Times New Roman" w:hAnsi="Times New Roman"/>
                <w:sz w:val="16"/>
                <w:szCs w:val="16"/>
              </w:rPr>
              <w:t>Распоряжение администрации городского поселения город Макарьев от 08.02.2013 № 13 А-Р</w:t>
            </w:r>
          </w:p>
        </w:tc>
        <w:tc>
          <w:tcPr>
            <w:tcW w:w="208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казна</w:t>
            </w:r>
          </w:p>
        </w:tc>
        <w:tc>
          <w:tcPr>
            <w:tcW w:w="2191" w:type="dxa"/>
            <w:tcBorders>
              <w:top w:val="single" w:sz="4" w:space="0" w:color="000000"/>
              <w:left w:val="single" w:sz="4" w:space="0" w:color="000000"/>
              <w:bottom w:val="single" w:sz="4" w:space="0" w:color="000000"/>
              <w:right w:val="single" w:sz="4" w:space="0" w:color="000000"/>
            </w:tcBorders>
          </w:tcPr>
          <w:p w:rsidR="007A325E" w:rsidRDefault="007A325E" w:rsidP="00B42B0F">
            <w:pPr>
              <w:pStyle w:val="a"/>
              <w:snapToGrid w:val="0"/>
              <w:jc w:val="center"/>
              <w:rPr>
                <w:rFonts w:ascii="Times New Roman" w:hAnsi="Times New Roman" w:cs="Times New Roman"/>
                <w:sz w:val="16"/>
                <w:szCs w:val="16"/>
              </w:rPr>
            </w:pPr>
          </w:p>
        </w:tc>
      </w:tr>
    </w:tbl>
    <w:p w:rsidR="007A325E" w:rsidRDefault="007A325E" w:rsidP="007B52AB">
      <w:pPr>
        <w:pStyle w:val="a"/>
        <w:jc w:val="center"/>
      </w:pPr>
    </w:p>
    <w:p w:rsidR="007A325E" w:rsidRDefault="007A325E" w:rsidP="007B52AB">
      <w:pPr>
        <w:pStyle w:val="a"/>
        <w:jc w:val="center"/>
        <w:rPr>
          <w:rFonts w:ascii="Times New Roman" w:hAnsi="Times New Roman"/>
          <w:sz w:val="24"/>
          <w:szCs w:val="24"/>
        </w:rPr>
      </w:pPr>
      <w:r>
        <w:rPr>
          <w:rFonts w:ascii="Times New Roman" w:hAnsi="Times New Roman"/>
          <w:sz w:val="24"/>
          <w:szCs w:val="24"/>
        </w:rPr>
        <w:t>Раздел 3.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муниципальному образованию, иные юридические лица, в которых муниципальное образование является учредителем (участником)</w:t>
      </w:r>
    </w:p>
    <w:p w:rsidR="007A325E" w:rsidRDefault="007A325E" w:rsidP="007B52AB">
      <w:pPr>
        <w:pStyle w:val="a"/>
        <w:jc w:val="center"/>
        <w:rPr>
          <w:rFonts w:ascii="Times New Roman" w:hAnsi="Times New Roman"/>
          <w:sz w:val="24"/>
          <w:szCs w:val="24"/>
        </w:rPr>
      </w:pPr>
    </w:p>
    <w:tbl>
      <w:tblPr>
        <w:tblW w:w="0" w:type="auto"/>
        <w:tblInd w:w="-10" w:type="dxa"/>
        <w:tblLayout w:type="fixed"/>
        <w:tblLook w:val="0000"/>
      </w:tblPr>
      <w:tblGrid>
        <w:gridCol w:w="531"/>
        <w:gridCol w:w="2702"/>
        <w:gridCol w:w="1639"/>
        <w:gridCol w:w="1633"/>
        <w:gridCol w:w="1616"/>
        <w:gridCol w:w="1614"/>
        <w:gridCol w:w="1632"/>
        <w:gridCol w:w="1784"/>
        <w:gridCol w:w="1654"/>
      </w:tblGrid>
      <w:tr w:rsidR="007A325E" w:rsidRPr="002A7DAC"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 п/п</w:t>
            </w:r>
          </w:p>
        </w:tc>
        <w:tc>
          <w:tcPr>
            <w:tcW w:w="270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Полное наименование и организационно-правовая форма</w:t>
            </w:r>
          </w:p>
        </w:tc>
        <w:tc>
          <w:tcPr>
            <w:tcW w:w="163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Адрес (местонахождение)</w:t>
            </w:r>
          </w:p>
        </w:tc>
        <w:tc>
          <w:tcPr>
            <w:tcW w:w="163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ОГРН и дата государственной регистрации</w:t>
            </w:r>
          </w:p>
        </w:tc>
        <w:tc>
          <w:tcPr>
            <w:tcW w:w="1616"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Документ-основание создания (участия)</w:t>
            </w:r>
          </w:p>
        </w:tc>
        <w:tc>
          <w:tcPr>
            <w:tcW w:w="1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Размер уставного фонда (для МУП)</w:t>
            </w:r>
          </w:p>
        </w:tc>
        <w:tc>
          <w:tcPr>
            <w:tcW w:w="163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Размер доли муниципального образования (для хоз. обществ и товариществ)</w:t>
            </w:r>
          </w:p>
        </w:tc>
        <w:tc>
          <w:tcPr>
            <w:tcW w:w="178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Балансовая/остаточная стоимость основных средств (фондов) (для МУП и учреждений)</w:t>
            </w:r>
          </w:p>
        </w:tc>
        <w:tc>
          <w:tcPr>
            <w:tcW w:w="1654"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Среднесписочная численность работников (для МУП и учреждений)</w:t>
            </w: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w:t>
            </w:r>
          </w:p>
        </w:tc>
        <w:tc>
          <w:tcPr>
            <w:tcW w:w="270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Муниципальное унитарное предприятие городского поселения город Макарьев «Макарьевское коммунальное хозяйство»</w:t>
            </w:r>
          </w:p>
        </w:tc>
        <w:tc>
          <w:tcPr>
            <w:tcW w:w="163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Костромская область, город Макарьев, ул. Дорожная, 2</w:t>
            </w:r>
          </w:p>
        </w:tc>
        <w:tc>
          <w:tcPr>
            <w:tcW w:w="163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1054434577192</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01.12.2005</w:t>
            </w:r>
          </w:p>
        </w:tc>
        <w:tc>
          <w:tcPr>
            <w:tcW w:w="1616"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администрации Макарьевского района от 21.10.2005 № 350</w:t>
            </w:r>
          </w:p>
        </w:tc>
        <w:tc>
          <w:tcPr>
            <w:tcW w:w="1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167566 руб.</w:t>
            </w:r>
          </w:p>
        </w:tc>
        <w:tc>
          <w:tcPr>
            <w:tcW w:w="163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78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27 597 285 руб./</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8 335 021 руб</w:t>
            </w:r>
          </w:p>
        </w:tc>
        <w:tc>
          <w:tcPr>
            <w:tcW w:w="1654"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68 чел.</w:t>
            </w:r>
          </w:p>
        </w:tc>
      </w:tr>
      <w:tr w:rsidR="007A325E" w:rsidTr="00B42B0F">
        <w:tc>
          <w:tcPr>
            <w:tcW w:w="531"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2</w:t>
            </w:r>
          </w:p>
        </w:tc>
        <w:tc>
          <w:tcPr>
            <w:tcW w:w="270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Муниципальное унитарное предприятие городского поселения город Макарьев «Теплокомсервис»</w:t>
            </w:r>
          </w:p>
        </w:tc>
        <w:tc>
          <w:tcPr>
            <w:tcW w:w="1639"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Костромская область, город Макарьев, ул. Дорожная, 2</w:t>
            </w:r>
          </w:p>
        </w:tc>
        <w:tc>
          <w:tcPr>
            <w:tcW w:w="1633"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1054434573170</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16.11.2005</w:t>
            </w:r>
          </w:p>
        </w:tc>
        <w:tc>
          <w:tcPr>
            <w:tcW w:w="1616"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Постановление администрации Макарьевского района от 21.10.2005 № 349</w:t>
            </w:r>
          </w:p>
        </w:tc>
        <w:tc>
          <w:tcPr>
            <w:tcW w:w="161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305187</w:t>
            </w:r>
          </w:p>
        </w:tc>
        <w:tc>
          <w:tcPr>
            <w:tcW w:w="1632"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p>
        </w:tc>
        <w:tc>
          <w:tcPr>
            <w:tcW w:w="1784" w:type="dxa"/>
            <w:tcBorders>
              <w:top w:val="single" w:sz="4" w:space="0" w:color="000000"/>
              <w:left w:val="single" w:sz="4" w:space="0" w:color="000000"/>
              <w:bottom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305187 руб./</w:t>
            </w:r>
          </w:p>
          <w:p w:rsidR="007A325E" w:rsidRDefault="007A325E" w:rsidP="00B42B0F">
            <w:pPr>
              <w:pStyle w:val="a"/>
              <w:jc w:val="center"/>
              <w:rPr>
                <w:rFonts w:ascii="Times New Roman" w:hAnsi="Times New Roman" w:cs="Times New Roman"/>
                <w:sz w:val="16"/>
                <w:szCs w:val="16"/>
              </w:rPr>
            </w:pPr>
            <w:r>
              <w:rPr>
                <w:rFonts w:ascii="Times New Roman" w:hAnsi="Times New Roman" w:cs="Times New Roman"/>
                <w:sz w:val="16"/>
                <w:szCs w:val="16"/>
              </w:rPr>
              <w:t>248774,52 руб.</w:t>
            </w:r>
          </w:p>
        </w:tc>
        <w:tc>
          <w:tcPr>
            <w:tcW w:w="1654" w:type="dxa"/>
            <w:tcBorders>
              <w:top w:val="single" w:sz="4" w:space="0" w:color="000000"/>
              <w:left w:val="single" w:sz="4" w:space="0" w:color="000000"/>
              <w:bottom w:val="single" w:sz="4" w:space="0" w:color="000000"/>
              <w:right w:val="single" w:sz="4" w:space="0" w:color="000000"/>
            </w:tcBorders>
            <w:vAlign w:val="center"/>
          </w:tcPr>
          <w:p w:rsidR="007A325E" w:rsidRDefault="007A325E" w:rsidP="00B42B0F">
            <w:pPr>
              <w:pStyle w:val="a"/>
              <w:snapToGrid w:val="0"/>
              <w:jc w:val="center"/>
              <w:rPr>
                <w:rFonts w:ascii="Times New Roman" w:hAnsi="Times New Roman" w:cs="Times New Roman"/>
                <w:sz w:val="16"/>
                <w:szCs w:val="16"/>
              </w:rPr>
            </w:pPr>
            <w:r>
              <w:rPr>
                <w:rFonts w:ascii="Times New Roman" w:hAnsi="Times New Roman" w:cs="Times New Roman"/>
                <w:sz w:val="16"/>
                <w:szCs w:val="16"/>
              </w:rPr>
              <w:t>0</w:t>
            </w:r>
          </w:p>
        </w:tc>
      </w:tr>
    </w:tbl>
    <w:p w:rsidR="007A325E" w:rsidRDefault="007A325E" w:rsidP="007B52AB">
      <w:pPr>
        <w:pStyle w:val="a"/>
        <w:jc w:val="center"/>
      </w:pPr>
    </w:p>
    <w:p w:rsidR="007A325E" w:rsidRDefault="007A325E" w:rsidP="009A3996">
      <w:pPr>
        <w:jc w:val="both"/>
        <w:rPr>
          <w:lang w:val="ru-RU"/>
        </w:rPr>
      </w:pPr>
    </w:p>
    <w:sectPr w:rsidR="007A325E" w:rsidSect="00C16335">
      <w:footnotePr>
        <w:pos w:val="beneathText"/>
      </w:footnotePr>
      <w:pgSz w:w="16837" w:h="11905" w:orient="landscape"/>
      <w:pgMar w:top="851" w:right="1134" w:bottom="85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D61"/>
    <w:rsid w:val="000258ED"/>
    <w:rsid w:val="000541C3"/>
    <w:rsid w:val="00113A00"/>
    <w:rsid w:val="00114400"/>
    <w:rsid w:val="00182A47"/>
    <w:rsid w:val="00224219"/>
    <w:rsid w:val="0028004A"/>
    <w:rsid w:val="002A7DAC"/>
    <w:rsid w:val="002E062B"/>
    <w:rsid w:val="003930D5"/>
    <w:rsid w:val="003A5549"/>
    <w:rsid w:val="003C7592"/>
    <w:rsid w:val="003E526B"/>
    <w:rsid w:val="0056555E"/>
    <w:rsid w:val="00573122"/>
    <w:rsid w:val="00575AF4"/>
    <w:rsid w:val="00584AEE"/>
    <w:rsid w:val="005D0599"/>
    <w:rsid w:val="005D2CF7"/>
    <w:rsid w:val="005F7BE7"/>
    <w:rsid w:val="00607C05"/>
    <w:rsid w:val="00675BC6"/>
    <w:rsid w:val="006D5CBA"/>
    <w:rsid w:val="0071005F"/>
    <w:rsid w:val="00725D84"/>
    <w:rsid w:val="007603B1"/>
    <w:rsid w:val="007615D4"/>
    <w:rsid w:val="007A325E"/>
    <w:rsid w:val="007A3F43"/>
    <w:rsid w:val="007B52AB"/>
    <w:rsid w:val="007C37BC"/>
    <w:rsid w:val="00810975"/>
    <w:rsid w:val="00856DFD"/>
    <w:rsid w:val="008601CA"/>
    <w:rsid w:val="008749B9"/>
    <w:rsid w:val="009439E8"/>
    <w:rsid w:val="00992F52"/>
    <w:rsid w:val="009A3996"/>
    <w:rsid w:val="009C4A66"/>
    <w:rsid w:val="009F73E7"/>
    <w:rsid w:val="00A05257"/>
    <w:rsid w:val="00A12A5D"/>
    <w:rsid w:val="00A35041"/>
    <w:rsid w:val="00A43D61"/>
    <w:rsid w:val="00B42B0F"/>
    <w:rsid w:val="00B44E72"/>
    <w:rsid w:val="00B75C4E"/>
    <w:rsid w:val="00BB22B3"/>
    <w:rsid w:val="00C05D48"/>
    <w:rsid w:val="00C134AE"/>
    <w:rsid w:val="00C16335"/>
    <w:rsid w:val="00C246D8"/>
    <w:rsid w:val="00C622A0"/>
    <w:rsid w:val="00CA6BC4"/>
    <w:rsid w:val="00D02B4F"/>
    <w:rsid w:val="00D51B30"/>
    <w:rsid w:val="00D57A71"/>
    <w:rsid w:val="00D63156"/>
    <w:rsid w:val="00DA7386"/>
    <w:rsid w:val="00ED0A7C"/>
    <w:rsid w:val="00EE20F0"/>
    <w:rsid w:val="00F45B33"/>
    <w:rsid w:val="00F474A2"/>
    <w:rsid w:val="00F71B0A"/>
    <w:rsid w:val="00FB2F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996"/>
    <w:pPr>
      <w:widowControl w:val="0"/>
      <w:suppressAutoHyphens/>
      <w:autoSpaceDN w:val="0"/>
    </w:pPr>
    <w:rPr>
      <w:rFonts w:cs="Tahoma"/>
      <w:color w:val="000000"/>
      <w:kern w:val="3"/>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A43D61"/>
    <w:pPr>
      <w:widowControl/>
      <w:suppressAutoHyphens w:val="0"/>
      <w:autoSpaceDN/>
    </w:pPr>
    <w:rPr>
      <w:rFonts w:ascii="Courier New" w:hAnsi="Courier New" w:cs="Courier New"/>
      <w:color w:val="auto"/>
      <w:kern w:val="0"/>
      <w:sz w:val="20"/>
      <w:szCs w:val="20"/>
      <w:lang w:val="ru-RU" w:eastAsia="ru-RU"/>
    </w:rPr>
  </w:style>
  <w:style w:type="character" w:customStyle="1" w:styleId="PlainTextChar">
    <w:name w:val="Plain Text Char"/>
    <w:basedOn w:val="DefaultParagraphFont"/>
    <w:link w:val="PlainText"/>
    <w:uiPriority w:val="99"/>
    <w:semiHidden/>
    <w:locked/>
    <w:rsid w:val="009F73E7"/>
    <w:rPr>
      <w:rFonts w:ascii="Courier New" w:hAnsi="Courier New" w:cs="Courier New"/>
      <w:color w:val="000000"/>
      <w:kern w:val="3"/>
      <w:sz w:val="20"/>
      <w:szCs w:val="20"/>
      <w:lang w:val="en-US" w:eastAsia="en-US"/>
    </w:rPr>
  </w:style>
  <w:style w:type="paragraph" w:customStyle="1" w:styleId="Standard">
    <w:name w:val="Standard"/>
    <w:uiPriority w:val="99"/>
    <w:rsid w:val="009A3996"/>
    <w:pPr>
      <w:widowControl w:val="0"/>
      <w:suppressAutoHyphens/>
      <w:autoSpaceDN w:val="0"/>
    </w:pPr>
    <w:rPr>
      <w:rFonts w:cs="Tahoma"/>
      <w:color w:val="000000"/>
      <w:kern w:val="3"/>
      <w:sz w:val="24"/>
      <w:szCs w:val="24"/>
      <w:lang w:val="en-US" w:eastAsia="en-US"/>
    </w:rPr>
  </w:style>
  <w:style w:type="paragraph" w:customStyle="1" w:styleId="a">
    <w:name w:val="Без интервала"/>
    <w:uiPriority w:val="99"/>
    <w:rsid w:val="00BB22B3"/>
    <w:pPr>
      <w:suppressAutoHyphens/>
    </w:pPr>
    <w:rPr>
      <w:rFonts w:ascii="Calibri" w:hAnsi="Calibri" w:cs="Calibri"/>
      <w:lang w:eastAsia="ar-SA"/>
    </w:rPr>
  </w:style>
  <w:style w:type="paragraph" w:customStyle="1" w:styleId="a0">
    <w:name w:val="Содержимое таблицы"/>
    <w:basedOn w:val="Normal"/>
    <w:uiPriority w:val="99"/>
    <w:rsid w:val="00BB22B3"/>
    <w:pPr>
      <w:widowControl/>
      <w:suppressLineNumbers/>
      <w:autoSpaceDN/>
      <w:spacing w:after="200" w:line="276" w:lineRule="auto"/>
    </w:pPr>
    <w:rPr>
      <w:rFonts w:ascii="Calibri" w:hAnsi="Calibri" w:cs="Calibri"/>
      <w:color w:val="auto"/>
      <w:kern w:val="0"/>
      <w:sz w:val="22"/>
      <w:szCs w:val="22"/>
      <w:lang w:val="ru-RU" w:eastAsia="ar-SA"/>
    </w:rPr>
  </w:style>
  <w:style w:type="paragraph" w:customStyle="1" w:styleId="a1">
    <w:name w:val="Заголовок таблицы"/>
    <w:basedOn w:val="a0"/>
    <w:uiPriority w:val="99"/>
    <w:rsid w:val="00BB22B3"/>
    <w:pPr>
      <w:jc w:val="center"/>
    </w:pPr>
    <w:rPr>
      <w:b/>
      <w:bCs/>
    </w:rPr>
  </w:style>
  <w:style w:type="character" w:customStyle="1" w:styleId="Absatz-Standardschriftart">
    <w:name w:val="Absatz-Standardschriftart"/>
    <w:uiPriority w:val="99"/>
    <w:rsid w:val="007B52AB"/>
  </w:style>
  <w:style w:type="character" w:customStyle="1" w:styleId="2">
    <w:name w:val="Основной шрифт абзаца2"/>
    <w:uiPriority w:val="99"/>
    <w:rsid w:val="007B52AB"/>
  </w:style>
  <w:style w:type="character" w:customStyle="1" w:styleId="WW-Absatz-Standardschriftart">
    <w:name w:val="WW-Absatz-Standardschriftart"/>
    <w:uiPriority w:val="99"/>
    <w:rsid w:val="007B52AB"/>
  </w:style>
  <w:style w:type="character" w:customStyle="1" w:styleId="WW-Absatz-Standardschriftart1">
    <w:name w:val="WW-Absatz-Standardschriftart1"/>
    <w:uiPriority w:val="99"/>
    <w:rsid w:val="007B52AB"/>
  </w:style>
  <w:style w:type="character" w:customStyle="1" w:styleId="WW-Absatz-Standardschriftart11">
    <w:name w:val="WW-Absatz-Standardschriftart11"/>
    <w:uiPriority w:val="99"/>
    <w:rsid w:val="007B52AB"/>
  </w:style>
  <w:style w:type="character" w:customStyle="1" w:styleId="WW-Absatz-Standardschriftart111">
    <w:name w:val="WW-Absatz-Standardschriftart111"/>
    <w:uiPriority w:val="99"/>
    <w:rsid w:val="007B52AB"/>
  </w:style>
  <w:style w:type="character" w:customStyle="1" w:styleId="WW-Absatz-Standardschriftart1111">
    <w:name w:val="WW-Absatz-Standardschriftart1111"/>
    <w:uiPriority w:val="99"/>
    <w:rsid w:val="007B52AB"/>
  </w:style>
  <w:style w:type="character" w:customStyle="1" w:styleId="1">
    <w:name w:val="Основной шрифт абзаца1"/>
    <w:uiPriority w:val="99"/>
    <w:rsid w:val="007B52AB"/>
  </w:style>
  <w:style w:type="paragraph" w:customStyle="1" w:styleId="a2">
    <w:name w:val="Заголовок"/>
    <w:basedOn w:val="Normal"/>
    <w:next w:val="BodyText"/>
    <w:uiPriority w:val="99"/>
    <w:rsid w:val="007B52AB"/>
    <w:pPr>
      <w:keepNext/>
      <w:widowControl/>
      <w:autoSpaceDN/>
      <w:spacing w:before="240" w:after="120" w:line="276" w:lineRule="auto"/>
    </w:pPr>
    <w:rPr>
      <w:rFonts w:ascii="Arial" w:hAnsi="Arial"/>
      <w:color w:val="auto"/>
      <w:kern w:val="0"/>
      <w:sz w:val="28"/>
      <w:szCs w:val="28"/>
      <w:lang w:val="ru-RU" w:eastAsia="ar-SA"/>
    </w:rPr>
  </w:style>
  <w:style w:type="paragraph" w:styleId="BodyText">
    <w:name w:val="Body Text"/>
    <w:basedOn w:val="Normal"/>
    <w:link w:val="BodyTextChar"/>
    <w:uiPriority w:val="99"/>
    <w:rsid w:val="007B52AB"/>
    <w:pPr>
      <w:widowControl/>
      <w:autoSpaceDN/>
      <w:spacing w:after="120" w:line="276" w:lineRule="auto"/>
    </w:pPr>
    <w:rPr>
      <w:rFonts w:ascii="Calibri" w:hAnsi="Calibri" w:cs="Calibri"/>
      <w:color w:val="auto"/>
      <w:kern w:val="0"/>
      <w:sz w:val="22"/>
      <w:szCs w:val="22"/>
      <w:lang w:val="ru-RU" w:eastAsia="ar-SA"/>
    </w:rPr>
  </w:style>
  <w:style w:type="character" w:customStyle="1" w:styleId="BodyTextChar">
    <w:name w:val="Body Text Char"/>
    <w:basedOn w:val="DefaultParagraphFont"/>
    <w:link w:val="BodyText"/>
    <w:uiPriority w:val="99"/>
    <w:semiHidden/>
    <w:locked/>
    <w:rsid w:val="0056555E"/>
    <w:rPr>
      <w:rFonts w:cs="Tahoma"/>
      <w:color w:val="000000"/>
      <w:kern w:val="3"/>
      <w:sz w:val="24"/>
      <w:szCs w:val="24"/>
      <w:lang w:val="en-US" w:eastAsia="en-US"/>
    </w:rPr>
  </w:style>
  <w:style w:type="paragraph" w:styleId="List">
    <w:name w:val="List"/>
    <w:basedOn w:val="BodyText"/>
    <w:uiPriority w:val="99"/>
    <w:rsid w:val="007B52AB"/>
    <w:rPr>
      <w:rFonts w:ascii="Arial" w:hAnsi="Arial" w:cs="Tahoma"/>
    </w:rPr>
  </w:style>
  <w:style w:type="paragraph" w:customStyle="1" w:styleId="20">
    <w:name w:val="Название2"/>
    <w:basedOn w:val="Normal"/>
    <w:uiPriority w:val="99"/>
    <w:rsid w:val="007B52AB"/>
    <w:pPr>
      <w:widowControl/>
      <w:suppressLineNumbers/>
      <w:autoSpaceDN/>
      <w:spacing w:before="120" w:after="120" w:line="276" w:lineRule="auto"/>
    </w:pPr>
    <w:rPr>
      <w:rFonts w:ascii="Arial" w:hAnsi="Arial"/>
      <w:i/>
      <w:iCs/>
      <w:color w:val="auto"/>
      <w:kern w:val="0"/>
      <w:sz w:val="20"/>
      <w:lang w:val="ru-RU" w:eastAsia="ar-SA"/>
    </w:rPr>
  </w:style>
  <w:style w:type="paragraph" w:customStyle="1" w:styleId="21">
    <w:name w:val="Указатель2"/>
    <w:basedOn w:val="Normal"/>
    <w:uiPriority w:val="99"/>
    <w:rsid w:val="007B52AB"/>
    <w:pPr>
      <w:widowControl/>
      <w:suppressLineNumbers/>
      <w:autoSpaceDN/>
      <w:spacing w:after="200" w:line="276" w:lineRule="auto"/>
    </w:pPr>
    <w:rPr>
      <w:rFonts w:ascii="Arial" w:hAnsi="Arial"/>
      <w:color w:val="auto"/>
      <w:kern w:val="0"/>
      <w:sz w:val="22"/>
      <w:szCs w:val="22"/>
      <w:lang w:val="ru-RU" w:eastAsia="ar-SA"/>
    </w:rPr>
  </w:style>
  <w:style w:type="paragraph" w:customStyle="1" w:styleId="10">
    <w:name w:val="Название1"/>
    <w:basedOn w:val="Normal"/>
    <w:uiPriority w:val="99"/>
    <w:rsid w:val="007B52AB"/>
    <w:pPr>
      <w:widowControl/>
      <w:suppressLineNumbers/>
      <w:autoSpaceDN/>
      <w:spacing w:before="120" w:after="120" w:line="276" w:lineRule="auto"/>
    </w:pPr>
    <w:rPr>
      <w:rFonts w:ascii="Arial" w:hAnsi="Arial"/>
      <w:i/>
      <w:iCs/>
      <w:color w:val="auto"/>
      <w:kern w:val="0"/>
      <w:sz w:val="20"/>
      <w:lang w:val="ru-RU" w:eastAsia="ar-SA"/>
    </w:rPr>
  </w:style>
  <w:style w:type="paragraph" w:customStyle="1" w:styleId="11">
    <w:name w:val="Указатель1"/>
    <w:basedOn w:val="Normal"/>
    <w:uiPriority w:val="99"/>
    <w:rsid w:val="007B52AB"/>
    <w:pPr>
      <w:widowControl/>
      <w:suppressLineNumbers/>
      <w:autoSpaceDN/>
      <w:spacing w:after="200" w:line="276" w:lineRule="auto"/>
    </w:pPr>
    <w:rPr>
      <w:rFonts w:ascii="Arial" w:hAnsi="Arial"/>
      <w:color w:val="auto"/>
      <w:kern w:val="0"/>
      <w:sz w:val="22"/>
      <w:szCs w:val="22"/>
      <w:lang w:val="ru-RU" w:eastAsia="ar-SA"/>
    </w:rPr>
  </w:style>
  <w:style w:type="paragraph" w:styleId="Title">
    <w:name w:val="Title"/>
    <w:basedOn w:val="a2"/>
    <w:next w:val="Subtitle"/>
    <w:link w:val="TitleChar"/>
    <w:uiPriority w:val="99"/>
    <w:qFormat/>
    <w:locked/>
    <w:rsid w:val="007B52AB"/>
  </w:style>
  <w:style w:type="character" w:customStyle="1" w:styleId="TitleChar">
    <w:name w:val="Title Char"/>
    <w:basedOn w:val="DefaultParagraphFont"/>
    <w:link w:val="Title"/>
    <w:uiPriority w:val="99"/>
    <w:locked/>
    <w:rsid w:val="0056555E"/>
    <w:rPr>
      <w:rFonts w:ascii="Cambria" w:hAnsi="Cambria" w:cs="Times New Roman"/>
      <w:b/>
      <w:bCs/>
      <w:color w:val="000000"/>
      <w:kern w:val="28"/>
      <w:sz w:val="32"/>
      <w:szCs w:val="32"/>
      <w:lang w:val="en-US" w:eastAsia="en-US"/>
    </w:rPr>
  </w:style>
  <w:style w:type="paragraph" w:styleId="Subtitle">
    <w:name w:val="Subtitle"/>
    <w:basedOn w:val="a2"/>
    <w:next w:val="BodyText"/>
    <w:link w:val="SubtitleChar"/>
    <w:uiPriority w:val="99"/>
    <w:qFormat/>
    <w:locked/>
    <w:rsid w:val="007B52AB"/>
    <w:pPr>
      <w:jc w:val="center"/>
    </w:pPr>
    <w:rPr>
      <w:i/>
      <w:iCs/>
    </w:rPr>
  </w:style>
  <w:style w:type="character" w:customStyle="1" w:styleId="SubtitleChar">
    <w:name w:val="Subtitle Char"/>
    <w:basedOn w:val="DefaultParagraphFont"/>
    <w:link w:val="Subtitle"/>
    <w:uiPriority w:val="99"/>
    <w:locked/>
    <w:rsid w:val="0056555E"/>
    <w:rPr>
      <w:rFonts w:ascii="Cambria" w:hAnsi="Cambria" w:cs="Times New Roman"/>
      <w:color w:val="000000"/>
      <w:kern w:val="3"/>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5749003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46</Pages>
  <Words>11333</Words>
  <Characters>-32766</Characters>
  <Application>Microsoft Office Outlook</Application>
  <DocSecurity>0</DocSecurity>
  <Lines>0</Lines>
  <Paragraphs>0</Paragraphs>
  <ScaleCrop>false</ScaleCrop>
  <Company>ОАО "РЖД"</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Пользователь</dc:creator>
  <cp:keywords/>
  <dc:description/>
  <cp:lastModifiedBy>Пользователь</cp:lastModifiedBy>
  <cp:revision>11</cp:revision>
  <cp:lastPrinted>2013-06-19T04:07:00Z</cp:lastPrinted>
  <dcterms:created xsi:type="dcterms:W3CDTF">2013-06-03T06:39:00Z</dcterms:created>
  <dcterms:modified xsi:type="dcterms:W3CDTF">2013-06-19T09:17:00Z</dcterms:modified>
</cp:coreProperties>
</file>